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C7" w:rsidRDefault="00FE5BC7" w:rsidP="00257D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1. Экономический потенциал региона специализации</w:t>
      </w:r>
    </w:p>
    <w:p w:rsidR="00FE5BC7" w:rsidRDefault="00FE5BC7" w:rsidP="00C00DCA">
      <w:pPr>
        <w:pStyle w:val="BodyTextIndent"/>
        <w:spacing w:after="0"/>
        <w:ind w:left="0"/>
        <w:jc w:val="both"/>
        <w:rPr>
          <w:b/>
          <w:sz w:val="28"/>
          <w:szCs w:val="28"/>
        </w:rPr>
      </w:pPr>
    </w:p>
    <w:p w:rsidR="00FE5BC7" w:rsidRPr="001535B0" w:rsidRDefault="00FE5BC7" w:rsidP="00C00DCA">
      <w:pPr>
        <w:pStyle w:val="BodyTextIndent"/>
        <w:spacing w:after="0"/>
        <w:ind w:left="0"/>
        <w:jc w:val="both"/>
        <w:rPr>
          <w:b/>
          <w:sz w:val="28"/>
          <w:szCs w:val="28"/>
        </w:rPr>
      </w:pPr>
      <w:r w:rsidRPr="001535B0">
        <w:rPr>
          <w:b/>
          <w:sz w:val="28"/>
          <w:szCs w:val="28"/>
        </w:rPr>
        <w:t xml:space="preserve">Цель: </w:t>
      </w:r>
      <w:r w:rsidRPr="001535B0">
        <w:rPr>
          <w:sz w:val="28"/>
          <w:szCs w:val="28"/>
        </w:rPr>
        <w:t>изучить направления экономического развития стран региона специализации и факторы экономического роста</w:t>
      </w:r>
      <w:r w:rsidRPr="001535B0">
        <w:rPr>
          <w:b/>
          <w:sz w:val="28"/>
          <w:szCs w:val="28"/>
        </w:rPr>
        <w:t>.</w:t>
      </w:r>
    </w:p>
    <w:p w:rsidR="00FE5BC7" w:rsidRPr="001535B0" w:rsidRDefault="00FE5BC7" w:rsidP="00C00DCA">
      <w:pPr>
        <w:jc w:val="both"/>
        <w:rPr>
          <w:b/>
          <w:sz w:val="28"/>
          <w:szCs w:val="28"/>
        </w:rPr>
      </w:pPr>
    </w:p>
    <w:p w:rsidR="00FE5BC7" w:rsidRPr="00C00DCA" w:rsidRDefault="00FE5BC7" w:rsidP="00C00D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DC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FE5BC7" w:rsidRPr="00C00DCA" w:rsidRDefault="00FE5BC7" w:rsidP="00C00D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00DCA">
        <w:rPr>
          <w:rFonts w:ascii="Times New Roman" w:hAnsi="Times New Roman" w:cs="Times New Roman"/>
          <w:sz w:val="28"/>
          <w:szCs w:val="28"/>
        </w:rPr>
        <w:t>Отличительные особенности экономическ</w:t>
      </w:r>
      <w:r>
        <w:rPr>
          <w:rFonts w:ascii="Times New Roman" w:hAnsi="Times New Roman" w:cs="Times New Roman"/>
          <w:sz w:val="28"/>
          <w:szCs w:val="28"/>
        </w:rPr>
        <w:t>ого развития стран Западной Европы</w:t>
      </w:r>
      <w:r w:rsidRPr="00C00DCA">
        <w:rPr>
          <w:rFonts w:ascii="Times New Roman" w:hAnsi="Times New Roman" w:cs="Times New Roman"/>
          <w:sz w:val="28"/>
          <w:szCs w:val="28"/>
        </w:rPr>
        <w:t>.</w:t>
      </w:r>
    </w:p>
    <w:p w:rsidR="00FE5BC7" w:rsidRPr="00C00DCA" w:rsidRDefault="00FE5BC7" w:rsidP="00C00D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0DCA">
        <w:rPr>
          <w:rFonts w:ascii="Times New Roman" w:hAnsi="Times New Roman" w:cs="Times New Roman"/>
          <w:sz w:val="28"/>
          <w:szCs w:val="28"/>
        </w:rPr>
        <w:t>2. Общие данные о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Германии, Франции.</w:t>
      </w:r>
      <w:r w:rsidRPr="00C00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Структура хозяйства  Германии, Франции</w:t>
      </w:r>
      <w:r w:rsidRPr="00C00DC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00DCA">
        <w:rPr>
          <w:rFonts w:ascii="Times New Roman" w:hAnsi="Times New Roman" w:cs="Times New Roman"/>
          <w:sz w:val="28"/>
          <w:szCs w:val="28"/>
        </w:rPr>
        <w:t>Прогноз развития хозяйства</w:t>
      </w:r>
    </w:p>
    <w:p w:rsidR="00FE5BC7" w:rsidRPr="006D39E2" w:rsidRDefault="00FE5BC7" w:rsidP="00257D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C00DCA" w:rsidRDefault="00FE5BC7" w:rsidP="00C00DCA">
      <w:pPr>
        <w:pStyle w:val="BodyText"/>
        <w:ind w:firstLine="16"/>
        <w:rPr>
          <w:rFonts w:ascii="Times New Roman" w:hAnsi="Times New Roman" w:cs="Times New Roman"/>
          <w:sz w:val="24"/>
          <w:szCs w:val="24"/>
          <w:lang w:eastAsia="ko-KR"/>
        </w:rPr>
      </w:pPr>
      <w:r w:rsidRPr="00C00DC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C00DCA">
        <w:rPr>
          <w:rFonts w:ascii="Times New Roman" w:hAnsi="Times New Roman" w:cs="Times New Roman"/>
          <w:sz w:val="24"/>
          <w:szCs w:val="24"/>
        </w:rPr>
        <w:t xml:space="preserve"> О: 1, стр. 481-470; 2, стр. 214 -229; 5 стр. </w:t>
      </w:r>
      <w:r w:rsidRPr="00C00DCA">
        <w:rPr>
          <w:rFonts w:ascii="Times New Roman" w:hAnsi="Times New Roman" w:cs="Times New Roman"/>
          <w:sz w:val="24"/>
          <w:szCs w:val="24"/>
          <w:lang w:eastAsia="ko-KR"/>
        </w:rPr>
        <w:t xml:space="preserve">499-531; </w:t>
      </w:r>
      <w:r w:rsidRPr="00C00DCA">
        <w:rPr>
          <w:rFonts w:ascii="Times New Roman" w:hAnsi="Times New Roman" w:cs="Times New Roman"/>
          <w:sz w:val="24"/>
          <w:szCs w:val="24"/>
        </w:rPr>
        <w:t xml:space="preserve">6 стр. </w:t>
      </w:r>
      <w:r w:rsidRPr="00C00DCA">
        <w:rPr>
          <w:rFonts w:ascii="Times New Roman" w:hAnsi="Times New Roman" w:cs="Times New Roman"/>
          <w:sz w:val="24"/>
          <w:szCs w:val="24"/>
          <w:lang w:eastAsia="ko-KR"/>
        </w:rPr>
        <w:t>226-244</w:t>
      </w:r>
    </w:p>
    <w:p w:rsidR="00FE5BC7" w:rsidRPr="00C00DCA" w:rsidRDefault="00FE5BC7" w:rsidP="00C00D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DCA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E5BC7" w:rsidRPr="00C00DCA" w:rsidRDefault="00FE5BC7" w:rsidP="00C00DC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DCA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>
        <w:rPr>
          <w:rFonts w:ascii="Times New Roman" w:hAnsi="Times New Roman" w:cs="Times New Roman"/>
          <w:sz w:val="24"/>
          <w:szCs w:val="24"/>
        </w:rPr>
        <w:t>научно-технический потенциал стран Западной Европы?</w:t>
      </w:r>
    </w:p>
    <w:p w:rsidR="00FE5BC7" w:rsidRPr="00C00DCA" w:rsidRDefault="00FE5BC7" w:rsidP="00C00DCA">
      <w:pPr>
        <w:pStyle w:val="BodyTextIndent"/>
        <w:numPr>
          <w:ilvl w:val="0"/>
          <w:numId w:val="4"/>
        </w:numPr>
        <w:spacing w:after="0"/>
        <w:jc w:val="both"/>
      </w:pPr>
      <w:r w:rsidRPr="00C00DCA">
        <w:t>Какие фа</w:t>
      </w:r>
      <w:r>
        <w:t>кторы влияют на экономику Великобритании</w:t>
      </w:r>
      <w:r w:rsidRPr="00C00DCA">
        <w:t>?</w:t>
      </w:r>
    </w:p>
    <w:p w:rsidR="00FE5BC7" w:rsidRPr="00C00DCA" w:rsidRDefault="00FE5BC7" w:rsidP="00C00DCA">
      <w:pPr>
        <w:pStyle w:val="BodyTextIndent"/>
        <w:numPr>
          <w:ilvl w:val="0"/>
          <w:numId w:val="4"/>
        </w:numPr>
        <w:spacing w:after="0"/>
        <w:jc w:val="both"/>
      </w:pPr>
      <w:r w:rsidRPr="00C00DCA">
        <w:t>Д</w:t>
      </w:r>
      <w:r>
        <w:t>айте общую характеристику Германии</w:t>
      </w:r>
      <w:r w:rsidRPr="00C00DCA">
        <w:t>.</w:t>
      </w:r>
    </w:p>
    <w:p w:rsidR="00FE5BC7" w:rsidRPr="00C00DCA" w:rsidRDefault="00FE5BC7" w:rsidP="00C00DCA">
      <w:pPr>
        <w:pStyle w:val="BodyTextIndent"/>
        <w:numPr>
          <w:ilvl w:val="0"/>
          <w:numId w:val="4"/>
        </w:numPr>
        <w:spacing w:after="0"/>
        <w:jc w:val="both"/>
      </w:pPr>
      <w:r>
        <w:t>Какова цель проводимой в Германии</w:t>
      </w:r>
      <w:r w:rsidRPr="00C00DCA">
        <w:t xml:space="preserve"> социальной политики?</w:t>
      </w:r>
    </w:p>
    <w:p w:rsidR="00FE5BC7" w:rsidRPr="00C00DCA" w:rsidRDefault="00FE5BC7" w:rsidP="00C00DCA">
      <w:pPr>
        <w:pStyle w:val="BodyTextIndent"/>
        <w:numPr>
          <w:ilvl w:val="0"/>
          <w:numId w:val="4"/>
        </w:numPr>
        <w:spacing w:after="0"/>
        <w:jc w:val="both"/>
      </w:pPr>
      <w:r w:rsidRPr="00C00DCA">
        <w:t>В чем заключаются особенност</w:t>
      </w:r>
      <w:r>
        <w:t>и национального хозяйства Франции</w:t>
      </w:r>
      <w:r w:rsidRPr="00C00DCA">
        <w:t>?</w:t>
      </w:r>
    </w:p>
    <w:p w:rsidR="00FE5BC7" w:rsidRDefault="00FE5BC7" w:rsidP="000364A6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2: Участие стран региона специализации в международном разделении труда и международной торговле.</w:t>
      </w:r>
    </w:p>
    <w:p w:rsidR="00FE5BC7" w:rsidRDefault="00FE5BC7" w:rsidP="00257D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257D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0364A6" w:rsidRDefault="00FE5BC7" w:rsidP="001E2421">
      <w:pPr>
        <w:pStyle w:val="BodyTextIndent"/>
        <w:spacing w:after="0"/>
        <w:ind w:left="0"/>
        <w:jc w:val="both"/>
      </w:pPr>
      <w:r w:rsidRPr="000364A6">
        <w:rPr>
          <w:b/>
        </w:rPr>
        <w:t xml:space="preserve">Цель: </w:t>
      </w:r>
      <w:r w:rsidRPr="000364A6">
        <w:t>дать характеристику места и роли стран региона специализации в мировой торговле и международных экономических отношениях и международном разделении труда.</w:t>
      </w:r>
    </w:p>
    <w:p w:rsidR="00FE5BC7" w:rsidRPr="000364A6" w:rsidRDefault="00FE5BC7" w:rsidP="001E2421">
      <w:pPr>
        <w:jc w:val="both"/>
        <w:rPr>
          <w:b/>
          <w:sz w:val="24"/>
          <w:szCs w:val="24"/>
        </w:rPr>
      </w:pPr>
    </w:p>
    <w:p w:rsidR="00FE5BC7" w:rsidRPr="000364A6" w:rsidRDefault="00FE5BC7" w:rsidP="001E2421">
      <w:pPr>
        <w:pStyle w:val="Heading2"/>
        <w:spacing w:before="0" w:after="0"/>
        <w:jc w:val="both"/>
        <w:rPr>
          <w:rStyle w:val="apple-converted-space"/>
          <w:rFonts w:ascii="Times New Roman" w:hAnsi="Times New Roman"/>
          <w:i w:val="0"/>
          <w:iCs w:val="0"/>
          <w:color w:val="000000"/>
          <w:sz w:val="24"/>
          <w:szCs w:val="24"/>
        </w:rPr>
      </w:pPr>
      <w:r w:rsidRPr="000364A6">
        <w:rPr>
          <w:rStyle w:val="apple-converted-space"/>
          <w:rFonts w:ascii="Times New Roman" w:hAnsi="Times New Roman"/>
          <w:i w:val="0"/>
          <w:iCs w:val="0"/>
          <w:color w:val="000000"/>
          <w:sz w:val="24"/>
          <w:szCs w:val="24"/>
        </w:rPr>
        <w:t>План:</w:t>
      </w:r>
    </w:p>
    <w:p w:rsidR="00FE5BC7" w:rsidRPr="000364A6" w:rsidRDefault="00FE5BC7" w:rsidP="001E2421">
      <w:pPr>
        <w:pStyle w:val="Heading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0364A6">
        <w:rPr>
          <w:rStyle w:val="apple-converted-space"/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</w:rPr>
        <w:t>1.</w:t>
      </w:r>
      <w:r w:rsidRPr="000364A6">
        <w:rPr>
          <w:rFonts w:ascii="Times New Roman" w:hAnsi="Times New Roman" w:cs="Times New Roman"/>
          <w:b w:val="0"/>
          <w:i w:val="0"/>
          <w:iCs w:val="0"/>
          <w:color w:val="000000"/>
          <w:sz w:val="24"/>
          <w:szCs w:val="24"/>
        </w:rPr>
        <w:t xml:space="preserve"> Промышленная специализация стран Западной Европы  в мировом разделении труда. </w:t>
      </w:r>
      <w:r w:rsidRPr="000364A6">
        <w:rPr>
          <w:rStyle w:val="apple-converted-space"/>
          <w:rFonts w:ascii="Times New Roman" w:hAnsi="Times New Roman"/>
          <w:b w:val="0"/>
          <w:i w:val="0"/>
          <w:iCs w:val="0"/>
          <w:color w:val="000000"/>
          <w:sz w:val="24"/>
          <w:szCs w:val="24"/>
        </w:rPr>
        <w:t> </w:t>
      </w:r>
      <w:r w:rsidRPr="000364A6">
        <w:rPr>
          <w:rFonts w:ascii="Times New Roman" w:hAnsi="Times New Roman" w:cs="Times New Roman"/>
          <w:b w:val="0"/>
          <w:i w:val="0"/>
          <w:iCs w:val="0"/>
          <w:color w:val="000000"/>
          <w:sz w:val="24"/>
          <w:szCs w:val="24"/>
        </w:rPr>
        <w:t xml:space="preserve"> </w:t>
      </w:r>
    </w:p>
    <w:p w:rsidR="00FE5BC7" w:rsidRPr="000364A6" w:rsidRDefault="00FE5BC7" w:rsidP="001E2421">
      <w:pPr>
        <w:pStyle w:val="Heading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364A6">
        <w:rPr>
          <w:rFonts w:ascii="Times New Roman" w:hAnsi="Times New Roman" w:cs="Times New Roman"/>
          <w:b w:val="0"/>
          <w:iCs/>
          <w:color w:val="000000"/>
          <w:sz w:val="24"/>
          <w:szCs w:val="24"/>
        </w:rPr>
        <w:t xml:space="preserve">2. </w:t>
      </w:r>
      <w:bookmarkStart w:id="0" w:name="top"/>
      <w:r>
        <w:rPr>
          <w:rFonts w:ascii="Times New Roman" w:hAnsi="Times New Roman" w:cs="Times New Roman"/>
          <w:b w:val="0"/>
          <w:sz w:val="24"/>
          <w:szCs w:val="24"/>
        </w:rPr>
        <w:t>Германия</w:t>
      </w:r>
      <w:r w:rsidRPr="000364A6">
        <w:rPr>
          <w:rFonts w:ascii="Times New Roman" w:hAnsi="Times New Roman" w:cs="Times New Roman"/>
          <w:b w:val="0"/>
          <w:sz w:val="24"/>
          <w:szCs w:val="24"/>
        </w:rPr>
        <w:t>. Основные черты социально-экономической модели</w:t>
      </w:r>
    </w:p>
    <w:bookmarkEnd w:id="0"/>
    <w:p w:rsidR="00FE5BC7" w:rsidRPr="000364A6" w:rsidRDefault="00FE5BC7" w:rsidP="001E242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Франция</w:t>
      </w:r>
      <w:r w:rsidRPr="000364A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364A6">
        <w:rPr>
          <w:rFonts w:ascii="Times New Roman" w:hAnsi="Times New Roman" w:cs="Times New Roman"/>
          <w:bCs/>
          <w:color w:val="000000"/>
          <w:sz w:val="24"/>
          <w:szCs w:val="24"/>
        </w:rPr>
        <w:t>Структура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хозяйства Франция</w:t>
      </w:r>
      <w:r w:rsidRPr="000364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0364A6">
        <w:rPr>
          <w:rFonts w:ascii="Times New Roman" w:hAnsi="Times New Roman" w:cs="Times New Roman"/>
          <w:color w:val="000000"/>
          <w:sz w:val="24"/>
          <w:szCs w:val="24"/>
        </w:rPr>
        <w:t>Структурные сдвиги</w:t>
      </w: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Pr="000364A6" w:rsidRDefault="00FE5BC7" w:rsidP="000364A6">
      <w:pPr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0364A6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0364A6">
        <w:rPr>
          <w:rFonts w:ascii="Times New Roman" w:hAnsi="Times New Roman" w:cs="Times New Roman"/>
          <w:sz w:val="24"/>
          <w:szCs w:val="24"/>
        </w:rPr>
        <w:t xml:space="preserve">О: 1, стр. 481-487; 214 -229; 6 стр. </w:t>
      </w:r>
      <w:r w:rsidRPr="000364A6">
        <w:rPr>
          <w:rFonts w:ascii="Times New Roman" w:hAnsi="Times New Roman" w:cs="Times New Roman"/>
          <w:sz w:val="24"/>
          <w:szCs w:val="24"/>
          <w:lang w:eastAsia="ko-KR"/>
        </w:rPr>
        <w:t>226-244</w:t>
      </w:r>
    </w:p>
    <w:p w:rsidR="00FE5BC7" w:rsidRPr="000364A6" w:rsidRDefault="00FE5BC7" w:rsidP="000364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4A6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E5BC7" w:rsidRPr="000364A6" w:rsidRDefault="00FE5BC7" w:rsidP="000364A6">
      <w:pPr>
        <w:jc w:val="both"/>
        <w:rPr>
          <w:rFonts w:ascii="Times New Roman" w:hAnsi="Times New Roman" w:cs="Times New Roman"/>
          <w:sz w:val="24"/>
          <w:szCs w:val="24"/>
        </w:rPr>
      </w:pPr>
      <w:r w:rsidRPr="000364A6">
        <w:rPr>
          <w:rFonts w:ascii="Times New Roman" w:hAnsi="Times New Roman" w:cs="Times New Roman"/>
          <w:sz w:val="24"/>
          <w:szCs w:val="24"/>
        </w:rPr>
        <w:t>1. Дайте характеристику внешнеэкономических отношений Великобритании, Германии, Франции.</w:t>
      </w:r>
    </w:p>
    <w:p w:rsidR="00FE5BC7" w:rsidRPr="000364A6" w:rsidRDefault="00FE5BC7" w:rsidP="000364A6">
      <w:pPr>
        <w:jc w:val="both"/>
        <w:rPr>
          <w:rFonts w:ascii="Times New Roman" w:hAnsi="Times New Roman" w:cs="Times New Roman"/>
          <w:sz w:val="24"/>
          <w:szCs w:val="24"/>
        </w:rPr>
      </w:pPr>
      <w:r w:rsidRPr="000364A6">
        <w:rPr>
          <w:rFonts w:ascii="Times New Roman" w:hAnsi="Times New Roman" w:cs="Times New Roman"/>
          <w:sz w:val="24"/>
          <w:szCs w:val="24"/>
        </w:rPr>
        <w:t>2. Какие факторы определяют место страны в международном разделении труда?</w:t>
      </w:r>
    </w:p>
    <w:p w:rsidR="00FE5BC7" w:rsidRPr="000364A6" w:rsidRDefault="00FE5BC7" w:rsidP="000364A6">
      <w:pPr>
        <w:jc w:val="both"/>
        <w:rPr>
          <w:rFonts w:ascii="Times New Roman" w:hAnsi="Times New Roman" w:cs="Times New Roman"/>
          <w:sz w:val="24"/>
          <w:szCs w:val="24"/>
        </w:rPr>
      </w:pPr>
      <w:r w:rsidRPr="000364A6">
        <w:rPr>
          <w:rFonts w:ascii="Times New Roman" w:hAnsi="Times New Roman" w:cs="Times New Roman"/>
          <w:sz w:val="24"/>
          <w:szCs w:val="24"/>
        </w:rPr>
        <w:t>3. Назовите основного торгового партнера Великобритании, Германии, Франции?</w:t>
      </w:r>
    </w:p>
    <w:p w:rsidR="00FE5BC7" w:rsidRPr="001535B0" w:rsidRDefault="00FE5BC7" w:rsidP="000364A6">
      <w:pPr>
        <w:jc w:val="both"/>
        <w:rPr>
          <w:b/>
          <w:sz w:val="28"/>
          <w:szCs w:val="28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257D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 xml:space="preserve">ТЕМА 3-4. Эволюция отношений собственности и роли госуд. в экон. развитии СРС. </w:t>
      </w:r>
    </w:p>
    <w:p w:rsidR="00FE5BC7" w:rsidRDefault="00FE5BC7" w:rsidP="00257D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Структура национальной ЭСРС</w:t>
      </w:r>
    </w:p>
    <w:p w:rsidR="00FE5BC7" w:rsidRDefault="00FE5BC7" w:rsidP="00257D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064BA8" w:rsidRDefault="00FE5BC7" w:rsidP="00064BA8">
      <w:pPr>
        <w:jc w:val="both"/>
        <w:rPr>
          <w:rFonts w:ascii="Times New Roman" w:hAnsi="Times New Roman" w:cs="Times New Roman"/>
          <w:sz w:val="24"/>
          <w:szCs w:val="24"/>
        </w:rPr>
      </w:pPr>
      <w:r w:rsidRPr="00064BA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64BA8">
        <w:rPr>
          <w:rFonts w:ascii="Times New Roman" w:hAnsi="Times New Roman" w:cs="Times New Roman"/>
          <w:sz w:val="24"/>
          <w:szCs w:val="24"/>
        </w:rPr>
        <w:t xml:space="preserve">проследить этапы развития отношений собственности в </w:t>
      </w:r>
      <w:r w:rsidRPr="000364A6">
        <w:rPr>
          <w:rFonts w:ascii="Times New Roman" w:hAnsi="Times New Roman" w:cs="Times New Roman"/>
          <w:sz w:val="24"/>
          <w:szCs w:val="24"/>
        </w:rPr>
        <w:t>Великобритании, Германии, Франции.</w:t>
      </w:r>
    </w:p>
    <w:p w:rsidR="00FE5BC7" w:rsidRPr="00064BA8" w:rsidRDefault="00FE5BC7" w:rsidP="00064BA8">
      <w:pPr>
        <w:pStyle w:val="NormalWeb"/>
        <w:spacing w:before="0" w:beforeAutospacing="0" w:after="0" w:afterAutospacing="0"/>
        <w:jc w:val="both"/>
        <w:rPr>
          <w:b/>
        </w:rPr>
      </w:pPr>
      <w:r w:rsidRPr="00064BA8">
        <w:rPr>
          <w:b/>
        </w:rPr>
        <w:t>План:</w:t>
      </w:r>
    </w:p>
    <w:p w:rsidR="00FE5BC7" w:rsidRDefault="00FE5BC7" w:rsidP="00064BA8">
      <w:pPr>
        <w:pStyle w:val="NormalWeb"/>
        <w:spacing w:before="0" w:beforeAutospacing="0" w:after="0" w:afterAutospacing="0"/>
        <w:jc w:val="both"/>
        <w:rPr>
          <w:bCs/>
          <w:color w:val="000000"/>
        </w:rPr>
      </w:pPr>
      <w:r w:rsidRPr="00064BA8">
        <w:t xml:space="preserve">1.  Эволюция отношений собственности в Великобритании. </w:t>
      </w:r>
      <w:r w:rsidRPr="00064BA8">
        <w:rPr>
          <w:rStyle w:val="Strong"/>
          <w:b w:val="0"/>
          <w:color w:val="222222"/>
        </w:rPr>
        <w:t>Структура и формы собственности.</w:t>
      </w:r>
      <w:r w:rsidRPr="00064BA8">
        <w:rPr>
          <w:bCs/>
          <w:color w:val="000000"/>
        </w:rPr>
        <w:t xml:space="preserve"> Направления экономической политики. Роль государства</w:t>
      </w:r>
    </w:p>
    <w:p w:rsidR="00FE5BC7" w:rsidRDefault="00FE5BC7" w:rsidP="00064BA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Pr="00064BA8" w:rsidRDefault="00FE5BC7" w:rsidP="00064BA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4BA8">
        <w:rPr>
          <w:rFonts w:ascii="Times New Roman" w:hAnsi="Times New Roman" w:cs="Times New Roman"/>
          <w:sz w:val="24"/>
          <w:szCs w:val="24"/>
        </w:rPr>
        <w:t xml:space="preserve">2. Германия. </w:t>
      </w:r>
      <w:r w:rsidRPr="00064BA8">
        <w:rPr>
          <w:rFonts w:ascii="Times New Roman" w:hAnsi="Times New Roman" w:cs="Times New Roman"/>
          <w:color w:val="000000"/>
          <w:sz w:val="24"/>
          <w:szCs w:val="24"/>
        </w:rPr>
        <w:t>Роль государства в социально-экономической жизни страны</w:t>
      </w:r>
    </w:p>
    <w:p w:rsidR="00FE5BC7" w:rsidRPr="00064BA8" w:rsidRDefault="00FE5BC7" w:rsidP="00064BA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A8">
        <w:rPr>
          <w:rFonts w:ascii="Times New Roman" w:hAnsi="Times New Roman" w:cs="Times New Roman"/>
          <w:sz w:val="24"/>
          <w:szCs w:val="24"/>
        </w:rPr>
        <w:t xml:space="preserve">3.  Франция. </w:t>
      </w:r>
      <w:r w:rsidRPr="00064BA8">
        <w:rPr>
          <w:rFonts w:ascii="Times New Roman" w:hAnsi="Times New Roman" w:cs="Times New Roman"/>
          <w:color w:val="000000"/>
          <w:sz w:val="24"/>
          <w:szCs w:val="24"/>
        </w:rPr>
        <w:t>Эволюция модели развития</w:t>
      </w:r>
    </w:p>
    <w:p w:rsidR="00FE5BC7" w:rsidRPr="006D39E2" w:rsidRDefault="00FE5BC7" w:rsidP="00257D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064BA8" w:rsidRDefault="00FE5BC7" w:rsidP="00064B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BA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E5BC7" w:rsidRPr="00064BA8" w:rsidRDefault="00FE5BC7" w:rsidP="00064BA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A8">
        <w:rPr>
          <w:rFonts w:ascii="Times New Roman" w:hAnsi="Times New Roman" w:cs="Times New Roman"/>
          <w:sz w:val="24"/>
          <w:szCs w:val="24"/>
        </w:rPr>
        <w:t>В какой стране эволюция отношений собственности прошла наиболее длинный путь. И чем это объясняется?</w:t>
      </w:r>
    </w:p>
    <w:p w:rsidR="00FE5BC7" w:rsidRPr="00064BA8" w:rsidRDefault="00FE5BC7" w:rsidP="00064BA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4BA8">
        <w:rPr>
          <w:rFonts w:ascii="Times New Roman" w:hAnsi="Times New Roman" w:cs="Times New Roman"/>
          <w:sz w:val="24"/>
          <w:szCs w:val="24"/>
        </w:rPr>
        <w:t>В какой стране наиболее ощущается присутствие и ограничение собственности государством?</w:t>
      </w:r>
    </w:p>
    <w:p w:rsidR="00FE5BC7" w:rsidRPr="00064BA8" w:rsidRDefault="00FE5BC7" w:rsidP="00064BA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BA8">
        <w:rPr>
          <w:rFonts w:ascii="Times New Roman" w:hAnsi="Times New Roman" w:cs="Times New Roman"/>
          <w:sz w:val="24"/>
          <w:szCs w:val="24"/>
        </w:rPr>
        <w:t>Основные направления националь</w:t>
      </w:r>
      <w:r>
        <w:rPr>
          <w:rFonts w:ascii="Times New Roman" w:hAnsi="Times New Roman" w:cs="Times New Roman"/>
          <w:sz w:val="24"/>
          <w:szCs w:val="24"/>
        </w:rPr>
        <w:t>ной экономической политики в Германии, Франции, Великобритании</w:t>
      </w:r>
      <w:r w:rsidRPr="00064BA8">
        <w:rPr>
          <w:rFonts w:ascii="Times New Roman" w:hAnsi="Times New Roman" w:cs="Times New Roman"/>
          <w:sz w:val="24"/>
          <w:szCs w:val="24"/>
        </w:rPr>
        <w:t>?</w:t>
      </w:r>
    </w:p>
    <w:p w:rsidR="00FE5BC7" w:rsidRPr="00064BA8" w:rsidRDefault="00FE5BC7" w:rsidP="00064BA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BA8">
        <w:rPr>
          <w:rFonts w:ascii="Times New Roman" w:hAnsi="Times New Roman" w:cs="Times New Roman"/>
          <w:sz w:val="24"/>
          <w:szCs w:val="24"/>
        </w:rPr>
        <w:t xml:space="preserve">Основные виды частной собственности? </w:t>
      </w:r>
    </w:p>
    <w:p w:rsidR="00FE5BC7" w:rsidRDefault="00FE5BC7" w:rsidP="00064BA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5. Структура национальной экономики стран региона специализации</w:t>
      </w:r>
    </w:p>
    <w:p w:rsidR="00FE5BC7" w:rsidRPr="00064BA8" w:rsidRDefault="00FE5BC7" w:rsidP="00064BA8">
      <w:pPr>
        <w:jc w:val="both"/>
        <w:rPr>
          <w:rFonts w:ascii="Times New Roman" w:hAnsi="Times New Roman" w:cs="Times New Roman"/>
          <w:sz w:val="24"/>
          <w:szCs w:val="24"/>
        </w:rPr>
      </w:pPr>
      <w:r w:rsidRPr="00064BA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64BA8">
        <w:rPr>
          <w:rFonts w:ascii="Times New Roman" w:hAnsi="Times New Roman" w:cs="Times New Roman"/>
          <w:sz w:val="24"/>
          <w:szCs w:val="24"/>
        </w:rPr>
        <w:t xml:space="preserve">сравнить структуры национальных экономик стран </w:t>
      </w:r>
      <w:r w:rsidRPr="000364A6">
        <w:rPr>
          <w:rFonts w:ascii="Times New Roman" w:hAnsi="Times New Roman" w:cs="Times New Roman"/>
          <w:sz w:val="24"/>
          <w:szCs w:val="24"/>
        </w:rPr>
        <w:t>Великобритании, Германии, Франции.</w:t>
      </w:r>
    </w:p>
    <w:p w:rsidR="00FE5BC7" w:rsidRPr="00064BA8" w:rsidRDefault="00FE5BC7" w:rsidP="00064B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BA8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FE5BC7" w:rsidRPr="00064BA8" w:rsidRDefault="00FE5BC7" w:rsidP="00064BA8">
      <w:pPr>
        <w:jc w:val="both"/>
        <w:rPr>
          <w:rFonts w:ascii="Times New Roman" w:hAnsi="Times New Roman" w:cs="Times New Roman"/>
          <w:sz w:val="24"/>
          <w:szCs w:val="24"/>
        </w:rPr>
      </w:pPr>
      <w:r w:rsidRPr="00064BA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Великобритания</w:t>
      </w:r>
      <w:r w:rsidRPr="00064BA8">
        <w:rPr>
          <w:rFonts w:ascii="Times New Roman" w:hAnsi="Times New Roman" w:cs="Times New Roman"/>
          <w:sz w:val="24"/>
          <w:szCs w:val="24"/>
        </w:rPr>
        <w:t xml:space="preserve">. </w:t>
      </w:r>
      <w:r w:rsidRPr="00064BA8">
        <w:rPr>
          <w:rFonts w:ascii="Times New Roman" w:hAnsi="Times New Roman" w:cs="Times New Roman"/>
          <w:bCs/>
          <w:sz w:val="24"/>
          <w:szCs w:val="24"/>
        </w:rPr>
        <w:t xml:space="preserve">Отраслевая структура экономики. </w:t>
      </w:r>
      <w:r w:rsidRPr="00064BA8">
        <w:rPr>
          <w:rFonts w:ascii="Times New Roman" w:hAnsi="Times New Roman" w:cs="Times New Roman"/>
          <w:bCs/>
          <w:iCs/>
          <w:sz w:val="24"/>
          <w:szCs w:val="24"/>
        </w:rPr>
        <w:t>Промышленность. Сельское хозяйство. Сфера услуг.</w:t>
      </w:r>
    </w:p>
    <w:p w:rsidR="00FE5BC7" w:rsidRPr="00064BA8" w:rsidRDefault="00FE5BC7" w:rsidP="00064BA8">
      <w:pPr>
        <w:jc w:val="both"/>
        <w:rPr>
          <w:rFonts w:ascii="Times New Roman" w:hAnsi="Times New Roman" w:cs="Times New Roman"/>
          <w:sz w:val="24"/>
          <w:szCs w:val="24"/>
        </w:rPr>
      </w:pPr>
      <w:r w:rsidRPr="00064BA8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Германия</w:t>
      </w:r>
      <w:r w:rsidRPr="00064BA8">
        <w:rPr>
          <w:rFonts w:ascii="Times New Roman" w:hAnsi="Times New Roman" w:cs="Times New Roman"/>
          <w:sz w:val="24"/>
          <w:szCs w:val="24"/>
        </w:rPr>
        <w:t xml:space="preserve">. </w:t>
      </w:r>
      <w:r w:rsidRPr="00064BA8">
        <w:rPr>
          <w:rStyle w:val="apple-style-span"/>
          <w:rFonts w:ascii="Times New Roman" w:hAnsi="Times New Roman"/>
          <w:bCs/>
          <w:sz w:val="24"/>
          <w:szCs w:val="24"/>
        </w:rPr>
        <w:t xml:space="preserve">Отраслевая структура экономики. </w:t>
      </w:r>
      <w:r w:rsidRPr="00064BA8">
        <w:rPr>
          <w:rFonts w:ascii="Times New Roman" w:hAnsi="Times New Roman" w:cs="Times New Roman"/>
          <w:bCs/>
          <w:color w:val="000000"/>
          <w:sz w:val="24"/>
          <w:szCs w:val="24"/>
        </w:rPr>
        <w:t>Сельскохозяйственное производство. В промышленности. Сфера услуг</w:t>
      </w:r>
      <w:r w:rsidRPr="00064BA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FE5BC7" w:rsidRPr="001535B0" w:rsidRDefault="00FE5BC7" w:rsidP="00064BA8">
      <w:pPr>
        <w:jc w:val="both"/>
        <w:rPr>
          <w:sz w:val="28"/>
          <w:szCs w:val="28"/>
        </w:rPr>
      </w:pPr>
      <w:r w:rsidRPr="00064BA8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Франция</w:t>
      </w:r>
      <w:r w:rsidRPr="00064BA8">
        <w:rPr>
          <w:rFonts w:ascii="Times New Roman" w:hAnsi="Times New Roman" w:cs="Times New Roman"/>
          <w:sz w:val="24"/>
          <w:szCs w:val="24"/>
        </w:rPr>
        <w:t>. Общая характеристика экономики</w:t>
      </w:r>
      <w:r w:rsidRPr="001535B0">
        <w:rPr>
          <w:sz w:val="28"/>
          <w:szCs w:val="28"/>
        </w:rPr>
        <w:t xml:space="preserve">. </w:t>
      </w:r>
    </w:p>
    <w:p w:rsidR="00FE5BC7" w:rsidRPr="006D39E2" w:rsidRDefault="00FE5BC7" w:rsidP="00F955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Pr="00D9274B" w:rsidRDefault="00FE5BC7" w:rsidP="00D9274B">
      <w:pPr>
        <w:pStyle w:val="BodyTextIndent"/>
        <w:spacing w:after="0"/>
        <w:ind w:left="0"/>
        <w:jc w:val="both"/>
      </w:pPr>
      <w:r w:rsidRPr="00D9274B">
        <w:rPr>
          <w:b/>
        </w:rPr>
        <w:t>Контрольные вопросы:</w:t>
      </w:r>
    </w:p>
    <w:p w:rsidR="00FE5BC7" w:rsidRPr="00D9274B" w:rsidRDefault="00FE5BC7" w:rsidP="00D9274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74B">
        <w:rPr>
          <w:rFonts w:ascii="Times New Roman" w:hAnsi="Times New Roman" w:cs="Times New Roman"/>
          <w:sz w:val="24"/>
          <w:szCs w:val="24"/>
        </w:rPr>
        <w:t xml:space="preserve">Основные отрасли экономики </w:t>
      </w:r>
      <w:r w:rsidRPr="000364A6">
        <w:rPr>
          <w:rFonts w:ascii="Times New Roman" w:hAnsi="Times New Roman" w:cs="Times New Roman"/>
          <w:sz w:val="24"/>
          <w:szCs w:val="24"/>
        </w:rPr>
        <w:t>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4A6">
        <w:rPr>
          <w:rFonts w:ascii="Times New Roman" w:hAnsi="Times New Roman" w:cs="Times New Roman"/>
          <w:sz w:val="24"/>
          <w:szCs w:val="24"/>
        </w:rPr>
        <w:t xml:space="preserve">Германии, </w:t>
      </w:r>
      <w:r w:rsidRPr="00D9274B">
        <w:rPr>
          <w:rFonts w:ascii="Times New Roman" w:hAnsi="Times New Roman" w:cs="Times New Roman"/>
          <w:sz w:val="24"/>
          <w:szCs w:val="24"/>
        </w:rPr>
        <w:t xml:space="preserve"> </w:t>
      </w:r>
      <w:r w:rsidRPr="000364A6">
        <w:rPr>
          <w:rFonts w:ascii="Times New Roman" w:hAnsi="Times New Roman" w:cs="Times New Roman"/>
          <w:sz w:val="24"/>
          <w:szCs w:val="24"/>
        </w:rPr>
        <w:t>Франции</w:t>
      </w:r>
      <w:r w:rsidRPr="00D9274B">
        <w:rPr>
          <w:rFonts w:ascii="Times New Roman" w:hAnsi="Times New Roman" w:cs="Times New Roman"/>
          <w:sz w:val="24"/>
          <w:szCs w:val="24"/>
        </w:rPr>
        <w:t>?</w:t>
      </w:r>
    </w:p>
    <w:p w:rsidR="00FE5BC7" w:rsidRPr="00D9274B" w:rsidRDefault="00FE5BC7" w:rsidP="00D9274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74B">
        <w:rPr>
          <w:rFonts w:ascii="Times New Roman" w:hAnsi="Times New Roman" w:cs="Times New Roman"/>
          <w:sz w:val="24"/>
          <w:szCs w:val="24"/>
        </w:rPr>
        <w:t>В какой стране наиболее развита промышленность? Чем это объясняется?</w:t>
      </w:r>
    </w:p>
    <w:p w:rsidR="00FE5BC7" w:rsidRPr="00D9274B" w:rsidRDefault="00FE5BC7" w:rsidP="00D9274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74B">
        <w:rPr>
          <w:rFonts w:ascii="Times New Roman" w:hAnsi="Times New Roman" w:cs="Times New Roman"/>
          <w:sz w:val="24"/>
          <w:szCs w:val="24"/>
        </w:rPr>
        <w:t>В какой стране наиболее развита сфера услуг? Чем это объясняется?</w:t>
      </w:r>
    </w:p>
    <w:p w:rsidR="00FE5BC7" w:rsidRDefault="00FE5BC7" w:rsidP="006D39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6D39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6D39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6. Индустриальная и научно-техническая политика СРС</w:t>
      </w:r>
    </w:p>
    <w:p w:rsidR="00FE5BC7" w:rsidRDefault="00FE5BC7" w:rsidP="006D39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6D39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D9274B" w:rsidRDefault="00FE5BC7" w:rsidP="00D9274B">
      <w:pPr>
        <w:jc w:val="both"/>
        <w:rPr>
          <w:rFonts w:ascii="Times New Roman" w:hAnsi="Times New Roman" w:cs="Times New Roman"/>
          <w:sz w:val="24"/>
          <w:szCs w:val="24"/>
        </w:rPr>
      </w:pPr>
      <w:r w:rsidRPr="00D9274B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D9274B">
        <w:rPr>
          <w:rFonts w:ascii="Times New Roman" w:hAnsi="Times New Roman" w:cs="Times New Roman"/>
          <w:sz w:val="24"/>
          <w:szCs w:val="24"/>
        </w:rPr>
        <w:t xml:space="preserve">рассмотреть НТП на примере СРС, а также сравнить научно-техническую политику  </w:t>
      </w:r>
      <w:r w:rsidRPr="000364A6">
        <w:rPr>
          <w:rFonts w:ascii="Times New Roman" w:hAnsi="Times New Roman" w:cs="Times New Roman"/>
          <w:sz w:val="24"/>
          <w:szCs w:val="24"/>
        </w:rPr>
        <w:t>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4A6">
        <w:rPr>
          <w:rFonts w:ascii="Times New Roman" w:hAnsi="Times New Roman" w:cs="Times New Roman"/>
          <w:sz w:val="24"/>
          <w:szCs w:val="24"/>
        </w:rPr>
        <w:t xml:space="preserve">Германии, </w:t>
      </w:r>
      <w:r w:rsidRPr="00D9274B">
        <w:rPr>
          <w:rFonts w:ascii="Times New Roman" w:hAnsi="Times New Roman" w:cs="Times New Roman"/>
          <w:sz w:val="24"/>
          <w:szCs w:val="24"/>
        </w:rPr>
        <w:t xml:space="preserve"> </w:t>
      </w:r>
      <w:r w:rsidRPr="000364A6">
        <w:rPr>
          <w:rFonts w:ascii="Times New Roman" w:hAnsi="Times New Roman" w:cs="Times New Roman"/>
          <w:sz w:val="24"/>
          <w:szCs w:val="24"/>
        </w:rPr>
        <w:t>Франции</w:t>
      </w:r>
      <w:r w:rsidRPr="00D9274B">
        <w:rPr>
          <w:rFonts w:ascii="Times New Roman" w:hAnsi="Times New Roman" w:cs="Times New Roman"/>
          <w:sz w:val="24"/>
          <w:szCs w:val="24"/>
        </w:rPr>
        <w:t>.</w:t>
      </w:r>
    </w:p>
    <w:p w:rsidR="00FE5BC7" w:rsidRPr="00D9274B" w:rsidRDefault="00FE5BC7" w:rsidP="00D927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D9274B" w:rsidRDefault="00FE5BC7" w:rsidP="00D927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274B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E5BC7" w:rsidRPr="00D9274B" w:rsidRDefault="00FE5BC7" w:rsidP="00D927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9274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Великобритания. НТП. </w:t>
      </w:r>
      <w:r w:rsidRPr="00D9274B">
        <w:rPr>
          <w:rFonts w:ascii="Times New Roman" w:hAnsi="Times New Roman" w:cs="Times New Roman"/>
          <w:sz w:val="24"/>
          <w:szCs w:val="24"/>
        </w:rPr>
        <w:t xml:space="preserve"> Технологические</w:t>
      </w:r>
      <w:r>
        <w:rPr>
          <w:rFonts w:ascii="Times New Roman" w:hAnsi="Times New Roman" w:cs="Times New Roman"/>
          <w:sz w:val="24"/>
          <w:szCs w:val="24"/>
        </w:rPr>
        <w:t xml:space="preserve"> сдвиги.</w:t>
      </w:r>
    </w:p>
    <w:p w:rsidR="00FE5BC7" w:rsidRPr="00D9274B" w:rsidRDefault="00FE5BC7" w:rsidP="00D9274B">
      <w:pPr>
        <w:jc w:val="both"/>
        <w:rPr>
          <w:rFonts w:ascii="Times New Roman" w:hAnsi="Times New Roman" w:cs="Times New Roman"/>
          <w:sz w:val="24"/>
          <w:szCs w:val="24"/>
        </w:rPr>
      </w:pPr>
      <w:r w:rsidRPr="00D9274B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Германия</w:t>
      </w:r>
      <w:r w:rsidRPr="00D9274B">
        <w:rPr>
          <w:rFonts w:ascii="Times New Roman" w:hAnsi="Times New Roman" w:cs="Times New Roman"/>
          <w:sz w:val="24"/>
          <w:szCs w:val="24"/>
        </w:rPr>
        <w:t>. Особенности индустриальной и науч</w:t>
      </w:r>
      <w:r>
        <w:rPr>
          <w:rFonts w:ascii="Times New Roman" w:hAnsi="Times New Roman" w:cs="Times New Roman"/>
          <w:sz w:val="24"/>
          <w:szCs w:val="24"/>
        </w:rPr>
        <w:t xml:space="preserve">но-технической политики в </w:t>
      </w:r>
      <w:r w:rsidRPr="000364A6">
        <w:rPr>
          <w:rFonts w:ascii="Times New Roman" w:hAnsi="Times New Roman" w:cs="Times New Roman"/>
          <w:sz w:val="24"/>
          <w:szCs w:val="24"/>
        </w:rPr>
        <w:t>Германии</w:t>
      </w:r>
      <w:r w:rsidRPr="00D9274B">
        <w:rPr>
          <w:rFonts w:ascii="Times New Roman" w:hAnsi="Times New Roman" w:cs="Times New Roman"/>
          <w:sz w:val="24"/>
          <w:szCs w:val="24"/>
        </w:rPr>
        <w:t>.</w:t>
      </w:r>
    </w:p>
    <w:p w:rsidR="00FE5BC7" w:rsidRPr="00D9274B" w:rsidRDefault="00FE5BC7" w:rsidP="00D927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Франция</w:t>
      </w:r>
      <w:r w:rsidRPr="00D9274B">
        <w:rPr>
          <w:rFonts w:ascii="Times New Roman" w:hAnsi="Times New Roman" w:cs="Times New Roman"/>
          <w:sz w:val="24"/>
          <w:szCs w:val="24"/>
        </w:rPr>
        <w:t>.</w:t>
      </w:r>
      <w:r w:rsidRPr="00D9274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 Национальный доход. Занятость. Сельское хозяйство.</w:t>
      </w:r>
      <w:r w:rsidRPr="00D9274B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 xml:space="preserve">  </w:t>
      </w:r>
      <w:r w:rsidRPr="00D9274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Рыболовство. Лесное хозяйство.</w:t>
      </w:r>
    </w:p>
    <w:p w:rsidR="00FE5BC7" w:rsidRPr="006D39E2" w:rsidRDefault="00FE5BC7" w:rsidP="006D39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D9274B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D9274B" w:rsidRDefault="00FE5BC7" w:rsidP="00D9274B">
      <w:pPr>
        <w:pStyle w:val="BodyText"/>
        <w:ind w:firstLine="16"/>
        <w:rPr>
          <w:rFonts w:ascii="Times New Roman" w:hAnsi="Times New Roman" w:cs="Times New Roman"/>
          <w:szCs w:val="28"/>
        </w:rPr>
      </w:pPr>
      <w:r w:rsidRPr="00D9274B">
        <w:rPr>
          <w:rFonts w:ascii="Times New Roman" w:hAnsi="Times New Roman" w:cs="Times New Roman"/>
          <w:b/>
          <w:szCs w:val="28"/>
        </w:rPr>
        <w:t>Литература:</w:t>
      </w:r>
      <w:r w:rsidRPr="00D9274B">
        <w:rPr>
          <w:rFonts w:ascii="Times New Roman" w:hAnsi="Times New Roman" w:cs="Times New Roman"/>
          <w:szCs w:val="28"/>
        </w:rPr>
        <w:t xml:space="preserve"> О: 1, стр. 469-470; 2, стр. 214 -229; 3 стр. 429-433</w:t>
      </w:r>
    </w:p>
    <w:p w:rsidR="00FE5BC7" w:rsidRPr="00D9274B" w:rsidRDefault="00FE5BC7" w:rsidP="00D9274B">
      <w:pPr>
        <w:pStyle w:val="BodyText"/>
        <w:ind w:firstLine="16"/>
        <w:rPr>
          <w:rFonts w:ascii="Times New Roman" w:hAnsi="Times New Roman" w:cs="Times New Roman"/>
          <w:b/>
          <w:szCs w:val="28"/>
        </w:rPr>
      </w:pPr>
      <w:r w:rsidRPr="00D9274B">
        <w:rPr>
          <w:rFonts w:ascii="Times New Roman" w:hAnsi="Times New Roman" w:cs="Times New Roman"/>
          <w:b/>
          <w:szCs w:val="28"/>
        </w:rPr>
        <w:t>Контрольные вопросы:</w:t>
      </w:r>
    </w:p>
    <w:p w:rsidR="00FE5BC7" w:rsidRPr="00D9274B" w:rsidRDefault="00FE5BC7" w:rsidP="00D9274B">
      <w:pPr>
        <w:pStyle w:val="BodyTex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D9274B">
        <w:rPr>
          <w:rFonts w:ascii="Times New Roman" w:hAnsi="Times New Roman" w:cs="Times New Roman"/>
          <w:szCs w:val="28"/>
        </w:rPr>
        <w:t xml:space="preserve">Перечислите главные факторы развития экономики </w:t>
      </w:r>
      <w:r w:rsidRPr="000364A6">
        <w:rPr>
          <w:rFonts w:ascii="Times New Roman" w:hAnsi="Times New Roman" w:cs="Times New Roman"/>
          <w:sz w:val="24"/>
          <w:szCs w:val="24"/>
        </w:rPr>
        <w:t>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4A6">
        <w:rPr>
          <w:rFonts w:ascii="Times New Roman" w:hAnsi="Times New Roman" w:cs="Times New Roman"/>
          <w:sz w:val="24"/>
          <w:szCs w:val="24"/>
        </w:rPr>
        <w:t xml:space="preserve">Германии, </w:t>
      </w:r>
      <w:r w:rsidRPr="00D9274B">
        <w:rPr>
          <w:rFonts w:ascii="Times New Roman" w:hAnsi="Times New Roman" w:cs="Times New Roman"/>
          <w:sz w:val="24"/>
          <w:szCs w:val="24"/>
        </w:rPr>
        <w:t xml:space="preserve"> </w:t>
      </w:r>
      <w:r w:rsidRPr="000364A6">
        <w:rPr>
          <w:rFonts w:ascii="Times New Roman" w:hAnsi="Times New Roman" w:cs="Times New Roman"/>
          <w:sz w:val="24"/>
          <w:szCs w:val="24"/>
        </w:rPr>
        <w:t>Франции</w:t>
      </w:r>
      <w:r w:rsidRPr="00D9274B">
        <w:rPr>
          <w:rFonts w:ascii="Times New Roman" w:hAnsi="Times New Roman" w:cs="Times New Roman"/>
          <w:szCs w:val="28"/>
        </w:rPr>
        <w:t>.</w:t>
      </w:r>
    </w:p>
    <w:p w:rsidR="00FE5BC7" w:rsidRPr="00D9274B" w:rsidRDefault="00FE5BC7" w:rsidP="00D9274B">
      <w:pPr>
        <w:pStyle w:val="BodyTex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D9274B">
        <w:rPr>
          <w:rFonts w:ascii="Times New Roman" w:hAnsi="Times New Roman" w:cs="Times New Roman"/>
        </w:rPr>
        <w:t>Охарактеризуйте научно-технический потенциал СРС.</w:t>
      </w:r>
    </w:p>
    <w:p w:rsidR="00FE5BC7" w:rsidRPr="00D9274B" w:rsidRDefault="00FE5BC7" w:rsidP="00D9274B">
      <w:pPr>
        <w:pStyle w:val="BodyTex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D9274B">
        <w:rPr>
          <w:rFonts w:ascii="Times New Roman" w:hAnsi="Times New Roman" w:cs="Times New Roman"/>
          <w:szCs w:val="28"/>
        </w:rPr>
        <w:t>Какие отрасли являются наиболее важными для СРС?</w:t>
      </w:r>
    </w:p>
    <w:p w:rsidR="00FE5BC7" w:rsidRPr="00D9274B" w:rsidRDefault="00FE5BC7" w:rsidP="00D9274B">
      <w:pPr>
        <w:pStyle w:val="BodyTex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D9274B">
        <w:rPr>
          <w:rFonts w:ascii="Times New Roman" w:hAnsi="Times New Roman" w:cs="Times New Roman"/>
          <w:szCs w:val="28"/>
        </w:rPr>
        <w:t>Какие примеры можно привести в качестве доказательства использования и осуществления НТП?</w:t>
      </w:r>
    </w:p>
    <w:p w:rsidR="00FE5BC7" w:rsidRPr="00D9274B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D9274B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D9274B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7-8. Развитие аграрного сектора ЭСРС</w:t>
      </w: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CA393F" w:rsidRDefault="00FE5BC7" w:rsidP="00CA393F">
      <w:pPr>
        <w:jc w:val="both"/>
        <w:rPr>
          <w:rFonts w:ascii="Times New Roman" w:hAnsi="Times New Roman" w:cs="Times New Roman"/>
          <w:sz w:val="24"/>
          <w:szCs w:val="24"/>
        </w:rPr>
      </w:pPr>
      <w:r w:rsidRPr="00CA393F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CA393F">
        <w:rPr>
          <w:rFonts w:ascii="Times New Roman" w:hAnsi="Times New Roman" w:cs="Times New Roman"/>
          <w:sz w:val="24"/>
          <w:szCs w:val="24"/>
        </w:rPr>
        <w:t xml:space="preserve">Рассмотреть динамику развития сельского хозяйства в </w:t>
      </w:r>
      <w:r w:rsidRPr="000364A6">
        <w:rPr>
          <w:rFonts w:ascii="Times New Roman" w:hAnsi="Times New Roman" w:cs="Times New Roman"/>
          <w:sz w:val="24"/>
          <w:szCs w:val="24"/>
        </w:rPr>
        <w:t>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4A6">
        <w:rPr>
          <w:rFonts w:ascii="Times New Roman" w:hAnsi="Times New Roman" w:cs="Times New Roman"/>
          <w:sz w:val="24"/>
          <w:szCs w:val="24"/>
        </w:rPr>
        <w:t xml:space="preserve">Германии, </w:t>
      </w:r>
      <w:r w:rsidRPr="00D9274B">
        <w:rPr>
          <w:rFonts w:ascii="Times New Roman" w:hAnsi="Times New Roman" w:cs="Times New Roman"/>
          <w:sz w:val="24"/>
          <w:szCs w:val="24"/>
        </w:rPr>
        <w:t xml:space="preserve"> </w:t>
      </w:r>
      <w:r w:rsidRPr="000364A6">
        <w:rPr>
          <w:rFonts w:ascii="Times New Roman" w:hAnsi="Times New Roman" w:cs="Times New Roman"/>
          <w:sz w:val="24"/>
          <w:szCs w:val="24"/>
        </w:rPr>
        <w:t>Франции</w:t>
      </w:r>
      <w:r w:rsidRPr="00CA393F">
        <w:rPr>
          <w:rFonts w:ascii="Times New Roman" w:hAnsi="Times New Roman" w:cs="Times New Roman"/>
          <w:sz w:val="24"/>
          <w:szCs w:val="24"/>
        </w:rPr>
        <w:t>. Сравнить условия развития данной отрасли в этих странах.</w:t>
      </w:r>
    </w:p>
    <w:p w:rsidR="00FE5BC7" w:rsidRPr="00CA393F" w:rsidRDefault="00FE5BC7" w:rsidP="00CA39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CA393F" w:rsidRDefault="00FE5BC7" w:rsidP="00CA39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93F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E5BC7" w:rsidRPr="00CA393F" w:rsidRDefault="00FE5BC7" w:rsidP="00CA393F">
      <w:pPr>
        <w:jc w:val="both"/>
        <w:rPr>
          <w:rFonts w:ascii="Times New Roman" w:hAnsi="Times New Roman" w:cs="Times New Roman"/>
          <w:sz w:val="24"/>
          <w:szCs w:val="24"/>
        </w:rPr>
      </w:pPr>
      <w:r w:rsidRPr="00CA393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Великобритания</w:t>
      </w:r>
      <w:r w:rsidRPr="00CA393F">
        <w:rPr>
          <w:rFonts w:ascii="Times New Roman" w:hAnsi="Times New Roman" w:cs="Times New Roman"/>
          <w:sz w:val="24"/>
          <w:szCs w:val="24"/>
        </w:rPr>
        <w:t>.  Сельское хозяйство.</w:t>
      </w:r>
    </w:p>
    <w:p w:rsidR="00FE5BC7" w:rsidRPr="00CA393F" w:rsidRDefault="00FE5BC7" w:rsidP="00CA393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A393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Германия</w:t>
      </w:r>
      <w:r w:rsidRPr="00CA393F">
        <w:rPr>
          <w:rFonts w:ascii="Times New Roman" w:hAnsi="Times New Roman" w:cs="Times New Roman"/>
          <w:sz w:val="24"/>
          <w:szCs w:val="24"/>
        </w:rPr>
        <w:t>. Динамика развития сельского  хозяйства.</w:t>
      </w:r>
    </w:p>
    <w:p w:rsidR="00FE5BC7" w:rsidRPr="00CA393F" w:rsidRDefault="00FE5BC7" w:rsidP="00CA39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Франция</w:t>
      </w:r>
      <w:r w:rsidRPr="00CA393F">
        <w:rPr>
          <w:rFonts w:ascii="Times New Roman" w:hAnsi="Times New Roman" w:cs="Times New Roman"/>
          <w:sz w:val="24"/>
          <w:szCs w:val="24"/>
        </w:rPr>
        <w:t>. Сельское хозяйство.</w:t>
      </w: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CA393F" w:rsidRDefault="00FE5BC7" w:rsidP="00CA39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93F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E5BC7" w:rsidRPr="00CA393F" w:rsidRDefault="00FE5BC7" w:rsidP="00CA393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93F">
        <w:rPr>
          <w:rFonts w:ascii="Times New Roman" w:hAnsi="Times New Roman" w:cs="Times New Roman"/>
          <w:sz w:val="24"/>
          <w:szCs w:val="24"/>
        </w:rPr>
        <w:t>Назовите особенности сельского хозяйства каждой страны?</w:t>
      </w:r>
    </w:p>
    <w:p w:rsidR="00FE5BC7" w:rsidRPr="00CA393F" w:rsidRDefault="00FE5BC7" w:rsidP="00CA393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93F">
        <w:rPr>
          <w:rFonts w:ascii="Times New Roman" w:hAnsi="Times New Roman" w:cs="Times New Roman"/>
          <w:sz w:val="24"/>
          <w:szCs w:val="24"/>
        </w:rPr>
        <w:t>Чем объясняется слабо раз</w:t>
      </w:r>
      <w:r>
        <w:rPr>
          <w:rFonts w:ascii="Times New Roman" w:hAnsi="Times New Roman" w:cs="Times New Roman"/>
          <w:sz w:val="24"/>
          <w:szCs w:val="24"/>
        </w:rPr>
        <w:t>витое сельское хозяйство М</w:t>
      </w:r>
      <w:r w:rsidRPr="00CA393F">
        <w:rPr>
          <w:rFonts w:ascii="Times New Roman" w:hAnsi="Times New Roman" w:cs="Times New Roman"/>
          <w:sz w:val="24"/>
          <w:szCs w:val="24"/>
        </w:rPr>
        <w:t>?</w:t>
      </w:r>
    </w:p>
    <w:p w:rsidR="00FE5BC7" w:rsidRPr="00CA393F" w:rsidRDefault="00FE5BC7" w:rsidP="00CA393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93F">
        <w:rPr>
          <w:rFonts w:ascii="Times New Roman" w:hAnsi="Times New Roman" w:cs="Times New Roman"/>
          <w:sz w:val="24"/>
          <w:szCs w:val="24"/>
        </w:rPr>
        <w:t>Основные черты и</w:t>
      </w:r>
      <w:r>
        <w:rPr>
          <w:rFonts w:ascii="Times New Roman" w:hAnsi="Times New Roman" w:cs="Times New Roman"/>
          <w:sz w:val="24"/>
          <w:szCs w:val="24"/>
        </w:rPr>
        <w:t xml:space="preserve"> отличия сельского хозяйства </w:t>
      </w:r>
      <w:r w:rsidRPr="00CA393F">
        <w:rPr>
          <w:rFonts w:ascii="Times New Roman" w:hAnsi="Times New Roman" w:cs="Times New Roman"/>
          <w:sz w:val="24"/>
          <w:szCs w:val="24"/>
        </w:rPr>
        <w:t xml:space="preserve"> </w:t>
      </w:r>
      <w:r w:rsidRPr="000364A6">
        <w:rPr>
          <w:rFonts w:ascii="Times New Roman" w:hAnsi="Times New Roman" w:cs="Times New Roman"/>
          <w:sz w:val="24"/>
          <w:szCs w:val="24"/>
        </w:rPr>
        <w:t>Великобритании</w:t>
      </w:r>
      <w:r w:rsidRPr="00CA393F">
        <w:rPr>
          <w:rFonts w:ascii="Times New Roman" w:hAnsi="Times New Roman" w:cs="Times New Roman"/>
          <w:sz w:val="24"/>
          <w:szCs w:val="24"/>
        </w:rPr>
        <w:t xml:space="preserve"> от </w:t>
      </w:r>
      <w:r w:rsidRPr="000364A6">
        <w:rPr>
          <w:rFonts w:ascii="Times New Roman" w:hAnsi="Times New Roman" w:cs="Times New Roman"/>
          <w:sz w:val="24"/>
          <w:szCs w:val="24"/>
        </w:rPr>
        <w:t>Германии</w:t>
      </w:r>
      <w:r w:rsidRPr="00CA393F">
        <w:rPr>
          <w:rFonts w:ascii="Times New Roman" w:hAnsi="Times New Roman" w:cs="Times New Roman"/>
          <w:sz w:val="24"/>
          <w:szCs w:val="24"/>
        </w:rPr>
        <w:t xml:space="preserve"> и </w:t>
      </w:r>
      <w:r w:rsidRPr="000364A6">
        <w:rPr>
          <w:rFonts w:ascii="Times New Roman" w:hAnsi="Times New Roman" w:cs="Times New Roman"/>
          <w:sz w:val="24"/>
          <w:szCs w:val="24"/>
        </w:rPr>
        <w:t>Франции</w:t>
      </w:r>
      <w:r w:rsidRPr="00CA393F">
        <w:rPr>
          <w:rFonts w:ascii="Times New Roman" w:hAnsi="Times New Roman" w:cs="Times New Roman"/>
          <w:sz w:val="24"/>
          <w:szCs w:val="24"/>
        </w:rPr>
        <w:t>?</w:t>
      </w:r>
    </w:p>
    <w:p w:rsidR="00FE5BC7" w:rsidRPr="00CA393F" w:rsidRDefault="00FE5BC7" w:rsidP="00CA393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93F">
        <w:rPr>
          <w:rFonts w:ascii="Times New Roman" w:hAnsi="Times New Roman" w:cs="Times New Roman"/>
          <w:sz w:val="24"/>
          <w:szCs w:val="24"/>
        </w:rPr>
        <w:t>Назовите основные продукты экспорта и импорта сельской продукции в СРС ?</w:t>
      </w: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9. Кредитно-денежное и бюджетно-налоговое регулирование ЭСРС.</w:t>
      </w:r>
    </w:p>
    <w:p w:rsidR="00FE5BC7" w:rsidRPr="00F752E0" w:rsidRDefault="00FE5BC7" w:rsidP="00F752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2E0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F752E0">
        <w:rPr>
          <w:rFonts w:ascii="Times New Roman" w:hAnsi="Times New Roman" w:cs="Times New Roman"/>
          <w:sz w:val="24"/>
          <w:szCs w:val="24"/>
        </w:rPr>
        <w:t>раскрыть сущность бюджетной и денежно-кредитной политики в странах региона специализации</w:t>
      </w:r>
      <w:r w:rsidRPr="00F752E0">
        <w:rPr>
          <w:rFonts w:ascii="Times New Roman" w:hAnsi="Times New Roman" w:cs="Times New Roman"/>
          <w:b/>
          <w:sz w:val="24"/>
          <w:szCs w:val="24"/>
        </w:rPr>
        <w:t>.</w:t>
      </w:r>
    </w:p>
    <w:p w:rsidR="00FE5BC7" w:rsidRPr="00F752E0" w:rsidRDefault="00FE5BC7" w:rsidP="00F752E0">
      <w:pPr>
        <w:pStyle w:val="NormalWeb"/>
        <w:spacing w:before="0" w:beforeAutospacing="0" w:after="0" w:afterAutospacing="0"/>
        <w:jc w:val="both"/>
        <w:rPr>
          <w:b/>
        </w:rPr>
      </w:pPr>
      <w:r w:rsidRPr="00F752E0">
        <w:rPr>
          <w:b/>
        </w:rPr>
        <w:t>План:</w:t>
      </w:r>
    </w:p>
    <w:p w:rsidR="00FE5BC7" w:rsidRPr="00F752E0" w:rsidRDefault="00FE5BC7" w:rsidP="00F752E0">
      <w:pPr>
        <w:pStyle w:val="NormalWeb"/>
        <w:spacing w:before="0" w:beforeAutospacing="0" w:after="0" w:afterAutospacing="0"/>
        <w:jc w:val="both"/>
      </w:pPr>
      <w:r>
        <w:t>1.Великобритания</w:t>
      </w:r>
      <w:r w:rsidRPr="00F752E0">
        <w:t xml:space="preserve">. Бюджетная и денежно-кредитная политика в </w:t>
      </w:r>
      <w:r w:rsidRPr="000364A6">
        <w:t>Великобритании</w:t>
      </w:r>
      <w:r>
        <w:t xml:space="preserve">. </w:t>
      </w:r>
    </w:p>
    <w:p w:rsidR="00FE5BC7" w:rsidRPr="00F752E0" w:rsidRDefault="00FE5BC7" w:rsidP="00F752E0">
      <w:pPr>
        <w:pStyle w:val="HTMLPreformatte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2.Германия</w:t>
      </w:r>
      <w:r w:rsidRPr="00F752E0">
        <w:rPr>
          <w:rFonts w:ascii="Times New Roman" w:hAnsi="Times New Roman" w:cs="Times New Roman"/>
          <w:sz w:val="24"/>
          <w:szCs w:val="24"/>
        </w:rPr>
        <w:t>. Финансы. Налоговая система </w:t>
      </w:r>
      <w:r w:rsidRPr="000364A6">
        <w:rPr>
          <w:rFonts w:ascii="Times New Roman" w:hAnsi="Times New Roman" w:cs="Times New Roman"/>
          <w:sz w:val="24"/>
          <w:szCs w:val="24"/>
        </w:rPr>
        <w:t>Германии</w:t>
      </w:r>
      <w:r w:rsidRPr="00F752E0">
        <w:rPr>
          <w:rFonts w:ascii="Times New Roman" w:hAnsi="Times New Roman" w:cs="Times New Roman"/>
          <w:sz w:val="24"/>
          <w:szCs w:val="24"/>
        </w:rPr>
        <w:t>. Влияние налоговой системы на экономические процессы в стране. Роль провинций в экономике. Координация налогов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5BC7" w:rsidRPr="00F752E0" w:rsidRDefault="00FE5BC7" w:rsidP="00F752E0">
      <w:pPr>
        <w:jc w:val="both"/>
        <w:rPr>
          <w:rFonts w:ascii="Times New Roman" w:hAnsi="Times New Roman" w:cs="Times New Roman"/>
          <w:sz w:val="24"/>
          <w:szCs w:val="24"/>
        </w:rPr>
      </w:pPr>
      <w:r w:rsidRPr="00F752E0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Франция</w:t>
      </w:r>
      <w:r w:rsidRPr="00F752E0">
        <w:rPr>
          <w:rFonts w:ascii="Times New Roman" w:hAnsi="Times New Roman" w:cs="Times New Roman"/>
          <w:sz w:val="24"/>
          <w:szCs w:val="24"/>
        </w:rPr>
        <w:t>. Налоговое право.</w:t>
      </w:r>
    </w:p>
    <w:p w:rsidR="00FE5BC7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Pr="00937788" w:rsidRDefault="00FE5BC7" w:rsidP="00937788">
      <w:pPr>
        <w:pStyle w:val="BodyText"/>
        <w:ind w:firstLine="16"/>
        <w:rPr>
          <w:rFonts w:ascii="Times New Roman" w:hAnsi="Times New Roman" w:cs="Times New Roman"/>
          <w:sz w:val="24"/>
          <w:szCs w:val="24"/>
        </w:rPr>
      </w:pPr>
      <w:r w:rsidRPr="0093778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937788">
        <w:rPr>
          <w:rFonts w:ascii="Times New Roman" w:hAnsi="Times New Roman" w:cs="Times New Roman"/>
          <w:sz w:val="24"/>
          <w:szCs w:val="24"/>
        </w:rPr>
        <w:t xml:space="preserve"> О: 1, стр. 468-493; 2, стр. 214 -229; 3 стр. 429-452</w:t>
      </w:r>
    </w:p>
    <w:p w:rsidR="00FE5BC7" w:rsidRPr="00937788" w:rsidRDefault="00FE5BC7" w:rsidP="009377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78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E5BC7" w:rsidRPr="00937788" w:rsidRDefault="00FE5BC7" w:rsidP="00937788">
      <w:pPr>
        <w:pStyle w:val="HTMLPreformatted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788">
        <w:rPr>
          <w:rFonts w:ascii="Times New Roman" w:hAnsi="Times New Roman" w:cs="Times New Roman"/>
          <w:sz w:val="24"/>
          <w:szCs w:val="24"/>
        </w:rPr>
        <w:t>Влияние налоговой системы на экономические процессы в стране?</w:t>
      </w:r>
    </w:p>
    <w:p w:rsidR="00FE5BC7" w:rsidRPr="00937788" w:rsidRDefault="00FE5BC7" w:rsidP="00937788">
      <w:pPr>
        <w:pStyle w:val="HTMLPreformatted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788">
        <w:rPr>
          <w:rFonts w:ascii="Times New Roman" w:hAnsi="Times New Roman" w:cs="Times New Roman"/>
          <w:sz w:val="24"/>
          <w:szCs w:val="24"/>
        </w:rPr>
        <w:t>Какова р</w:t>
      </w:r>
      <w:r>
        <w:rPr>
          <w:rFonts w:ascii="Times New Roman" w:hAnsi="Times New Roman" w:cs="Times New Roman"/>
          <w:sz w:val="24"/>
          <w:szCs w:val="24"/>
        </w:rPr>
        <w:t>оль провинций в экономике Франции</w:t>
      </w:r>
      <w:r w:rsidRPr="00937788">
        <w:rPr>
          <w:rFonts w:ascii="Times New Roman" w:hAnsi="Times New Roman" w:cs="Times New Roman"/>
          <w:sz w:val="24"/>
          <w:szCs w:val="24"/>
        </w:rPr>
        <w:t>?</w:t>
      </w:r>
    </w:p>
    <w:p w:rsidR="00FE5BC7" w:rsidRPr="00937788" w:rsidRDefault="00FE5BC7" w:rsidP="00937788">
      <w:pPr>
        <w:pStyle w:val="HTMLPreformatted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788">
        <w:rPr>
          <w:rFonts w:ascii="Times New Roman" w:hAnsi="Times New Roman" w:cs="Times New Roman"/>
          <w:sz w:val="24"/>
          <w:szCs w:val="24"/>
        </w:rPr>
        <w:t>Какую политик</w:t>
      </w:r>
      <w:r>
        <w:rPr>
          <w:rFonts w:ascii="Times New Roman" w:hAnsi="Times New Roman" w:cs="Times New Roman"/>
          <w:sz w:val="24"/>
          <w:szCs w:val="24"/>
        </w:rPr>
        <w:t>у проводит государство в Германии, Франции, Великобритании</w:t>
      </w:r>
      <w:r w:rsidRPr="00937788">
        <w:rPr>
          <w:rFonts w:ascii="Times New Roman" w:hAnsi="Times New Roman" w:cs="Times New Roman"/>
          <w:sz w:val="24"/>
          <w:szCs w:val="24"/>
        </w:rPr>
        <w:t>?</w:t>
      </w: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ЕМА 10-11. Социальная сфера СРС</w:t>
      </w:r>
    </w:p>
    <w:p w:rsidR="00FE5BC7" w:rsidRPr="00DD481E" w:rsidRDefault="00FE5BC7" w:rsidP="00DD481E">
      <w:pPr>
        <w:jc w:val="both"/>
        <w:rPr>
          <w:rFonts w:ascii="Times New Roman" w:hAnsi="Times New Roman" w:cs="Times New Roman"/>
          <w:sz w:val="24"/>
          <w:szCs w:val="24"/>
        </w:rPr>
      </w:pPr>
      <w:r w:rsidRPr="0093778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937788">
        <w:rPr>
          <w:rFonts w:ascii="Times New Roman" w:hAnsi="Times New Roman" w:cs="Times New Roman"/>
          <w:sz w:val="24"/>
          <w:szCs w:val="24"/>
        </w:rPr>
        <w:t xml:space="preserve">рассмотреть социальную </w:t>
      </w:r>
      <w:r>
        <w:rPr>
          <w:rFonts w:ascii="Times New Roman" w:hAnsi="Times New Roman" w:cs="Times New Roman"/>
          <w:sz w:val="24"/>
          <w:szCs w:val="24"/>
        </w:rPr>
        <w:t>структуру стран Западной Европы</w:t>
      </w:r>
      <w:r w:rsidRPr="00937788">
        <w:rPr>
          <w:rFonts w:ascii="Times New Roman" w:hAnsi="Times New Roman" w:cs="Times New Roman"/>
          <w:sz w:val="24"/>
          <w:szCs w:val="24"/>
        </w:rPr>
        <w:t>.</w:t>
      </w:r>
    </w:p>
    <w:p w:rsidR="00FE5BC7" w:rsidRPr="00937788" w:rsidRDefault="00FE5BC7" w:rsidP="009377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788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FE5BC7" w:rsidRPr="00937788" w:rsidRDefault="00FE5BC7" w:rsidP="009377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Великобритания</w:t>
      </w:r>
      <w:r w:rsidRPr="00937788">
        <w:rPr>
          <w:rFonts w:ascii="Times New Roman" w:hAnsi="Times New Roman" w:cs="Times New Roman"/>
          <w:sz w:val="24"/>
          <w:szCs w:val="24"/>
        </w:rPr>
        <w:t>. Социальная помощь. Новая администрация.</w:t>
      </w:r>
    </w:p>
    <w:p w:rsidR="00FE5BC7" w:rsidRPr="00937788" w:rsidRDefault="00FE5BC7" w:rsidP="009377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Германия</w:t>
      </w:r>
      <w:r w:rsidRPr="00937788">
        <w:rPr>
          <w:rFonts w:ascii="Times New Roman" w:hAnsi="Times New Roman" w:cs="Times New Roman"/>
          <w:sz w:val="24"/>
          <w:szCs w:val="24"/>
        </w:rPr>
        <w:t xml:space="preserve">. </w:t>
      </w:r>
      <w:r w:rsidRPr="00937788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Социальная политика. Особенности национального хозяйства </w:t>
      </w:r>
      <w:r>
        <w:rPr>
          <w:rFonts w:ascii="Times New Roman" w:hAnsi="Times New Roman" w:cs="Times New Roman"/>
          <w:color w:val="000000"/>
          <w:sz w:val="24"/>
          <w:szCs w:val="24"/>
        </w:rPr>
        <w:t>Германии.</w:t>
      </w:r>
    </w:p>
    <w:p w:rsidR="00FE5BC7" w:rsidRPr="00937788" w:rsidRDefault="00FE5BC7" w:rsidP="009377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788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</w:rPr>
        <w:t>Франция</w:t>
      </w:r>
      <w:r w:rsidRPr="0093778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3778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Правовая система. Общая характеристика.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93778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Гражданское и смежные с ним отрасли права</w:t>
      </w:r>
    </w:p>
    <w:p w:rsidR="00FE5BC7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Pr="00584CB3" w:rsidRDefault="00FE5BC7" w:rsidP="00870351">
      <w:pPr>
        <w:pStyle w:val="BodyText"/>
        <w:rPr>
          <w:rFonts w:ascii="Times New Roman" w:hAnsi="Times New Roman" w:cs="Times New Roman"/>
          <w:sz w:val="24"/>
          <w:szCs w:val="24"/>
          <w:lang w:eastAsia="ko-KR"/>
        </w:rPr>
      </w:pPr>
      <w:r w:rsidRPr="00584CB3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584CB3">
        <w:rPr>
          <w:rFonts w:ascii="Times New Roman" w:hAnsi="Times New Roman" w:cs="Times New Roman"/>
          <w:sz w:val="24"/>
          <w:szCs w:val="24"/>
        </w:rPr>
        <w:t xml:space="preserve"> О: 1, стр. 481-470; 2, стр. 214 -229; 5 стр. </w:t>
      </w:r>
      <w:r w:rsidRPr="00584CB3">
        <w:rPr>
          <w:rFonts w:ascii="Times New Roman" w:hAnsi="Times New Roman" w:cs="Times New Roman"/>
          <w:sz w:val="24"/>
          <w:szCs w:val="24"/>
          <w:lang w:eastAsia="ko-KR"/>
        </w:rPr>
        <w:t xml:space="preserve">499-531; </w:t>
      </w:r>
      <w:r w:rsidRPr="00584CB3">
        <w:rPr>
          <w:rFonts w:ascii="Times New Roman" w:hAnsi="Times New Roman" w:cs="Times New Roman"/>
          <w:sz w:val="24"/>
          <w:szCs w:val="24"/>
        </w:rPr>
        <w:t xml:space="preserve">6 стр. </w:t>
      </w:r>
      <w:r w:rsidRPr="00584CB3">
        <w:rPr>
          <w:rFonts w:ascii="Times New Roman" w:hAnsi="Times New Roman" w:cs="Times New Roman"/>
          <w:sz w:val="24"/>
          <w:szCs w:val="24"/>
          <w:lang w:eastAsia="ko-KR"/>
        </w:rPr>
        <w:t>226-244</w:t>
      </w:r>
    </w:p>
    <w:p w:rsidR="00FE5BC7" w:rsidRPr="00584CB3" w:rsidRDefault="00FE5BC7" w:rsidP="008703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CB3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E5BC7" w:rsidRPr="00584CB3" w:rsidRDefault="00FE5BC7" w:rsidP="0087035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CB3">
        <w:rPr>
          <w:rFonts w:ascii="Times New Roman" w:hAnsi="Times New Roman" w:cs="Times New Roman"/>
          <w:sz w:val="24"/>
          <w:szCs w:val="24"/>
        </w:rPr>
        <w:t>Каки</w:t>
      </w:r>
      <w:r>
        <w:rPr>
          <w:rFonts w:ascii="Times New Roman" w:hAnsi="Times New Roman" w:cs="Times New Roman"/>
          <w:sz w:val="24"/>
          <w:szCs w:val="24"/>
        </w:rPr>
        <w:t>е программы осуществляются в Великобритании</w:t>
      </w:r>
      <w:r w:rsidRPr="00584CB3">
        <w:rPr>
          <w:rFonts w:ascii="Times New Roman" w:hAnsi="Times New Roman" w:cs="Times New Roman"/>
          <w:sz w:val="24"/>
          <w:szCs w:val="24"/>
        </w:rPr>
        <w:t>?</w:t>
      </w:r>
    </w:p>
    <w:p w:rsidR="00FE5BC7" w:rsidRPr="00584CB3" w:rsidRDefault="00FE5BC7" w:rsidP="0087035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CB3">
        <w:rPr>
          <w:rFonts w:ascii="Times New Roman" w:hAnsi="Times New Roman" w:cs="Times New Roman"/>
          <w:sz w:val="24"/>
          <w:szCs w:val="24"/>
        </w:rPr>
        <w:t>Какие п</w:t>
      </w:r>
      <w:r>
        <w:rPr>
          <w:rFonts w:ascii="Times New Roman" w:hAnsi="Times New Roman" w:cs="Times New Roman"/>
          <w:sz w:val="24"/>
          <w:szCs w:val="24"/>
        </w:rPr>
        <w:t>рограммы осуществляются в Германии</w:t>
      </w:r>
      <w:r w:rsidRPr="00584CB3">
        <w:rPr>
          <w:rFonts w:ascii="Times New Roman" w:hAnsi="Times New Roman" w:cs="Times New Roman"/>
          <w:sz w:val="24"/>
          <w:szCs w:val="24"/>
        </w:rPr>
        <w:t>?</w:t>
      </w:r>
    </w:p>
    <w:p w:rsidR="00FE5BC7" w:rsidRPr="00584CB3" w:rsidRDefault="00FE5BC7" w:rsidP="0087035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CB3">
        <w:rPr>
          <w:rFonts w:ascii="Times New Roman" w:hAnsi="Times New Roman" w:cs="Times New Roman"/>
          <w:sz w:val="24"/>
          <w:szCs w:val="24"/>
        </w:rPr>
        <w:t>Какие пр</w:t>
      </w:r>
      <w:r>
        <w:rPr>
          <w:rFonts w:ascii="Times New Roman" w:hAnsi="Times New Roman" w:cs="Times New Roman"/>
          <w:sz w:val="24"/>
          <w:szCs w:val="24"/>
        </w:rPr>
        <w:t>ограммы осуществляются во Франции</w:t>
      </w:r>
      <w:r w:rsidRPr="00584CB3">
        <w:rPr>
          <w:rFonts w:ascii="Times New Roman" w:hAnsi="Times New Roman" w:cs="Times New Roman"/>
          <w:sz w:val="24"/>
          <w:szCs w:val="24"/>
        </w:rPr>
        <w:t>?</w:t>
      </w:r>
    </w:p>
    <w:p w:rsidR="00FE5BC7" w:rsidRPr="00584CB3" w:rsidRDefault="00FE5BC7" w:rsidP="0087035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CB3">
        <w:rPr>
          <w:rFonts w:ascii="Times New Roman" w:hAnsi="Times New Roman" w:cs="Times New Roman"/>
          <w:sz w:val="24"/>
          <w:szCs w:val="24"/>
        </w:rPr>
        <w:t>Какие отрасли права регулируют социальную сферу в СРС?</w:t>
      </w: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12. Внешнеэкономические связи РС.</w:t>
      </w: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584CB3" w:rsidRDefault="00FE5BC7" w:rsidP="00870351">
      <w:pPr>
        <w:jc w:val="both"/>
        <w:rPr>
          <w:rFonts w:ascii="Times New Roman" w:hAnsi="Times New Roman" w:cs="Times New Roman"/>
          <w:sz w:val="24"/>
          <w:szCs w:val="24"/>
        </w:rPr>
      </w:pPr>
      <w:r w:rsidRPr="00584CB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4CB3">
        <w:rPr>
          <w:rFonts w:ascii="Times New Roman" w:hAnsi="Times New Roman" w:cs="Times New Roman"/>
          <w:sz w:val="24"/>
          <w:szCs w:val="24"/>
        </w:rPr>
        <w:t>изучить приоритеты и направления экономической и внешнеэкономической политики и стратегии государства, а также ознакомиться с региональными приоритетами и экономической интеграцией</w:t>
      </w:r>
      <w:r>
        <w:rPr>
          <w:rFonts w:ascii="Times New Roman" w:hAnsi="Times New Roman" w:cs="Times New Roman"/>
          <w:sz w:val="24"/>
          <w:szCs w:val="24"/>
        </w:rPr>
        <w:t xml:space="preserve">  с</w:t>
      </w:r>
      <w:r w:rsidRPr="00584CB3">
        <w:rPr>
          <w:rFonts w:ascii="Times New Roman" w:hAnsi="Times New Roman" w:cs="Times New Roman"/>
          <w:sz w:val="24"/>
          <w:szCs w:val="24"/>
        </w:rPr>
        <w:t>тран региона специализации.</w:t>
      </w:r>
    </w:p>
    <w:p w:rsidR="00FE5BC7" w:rsidRPr="00584CB3" w:rsidRDefault="00FE5BC7" w:rsidP="008703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CB3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E5BC7" w:rsidRPr="00584CB3" w:rsidRDefault="00FE5BC7" w:rsidP="008703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Великобритания </w:t>
      </w:r>
      <w:r w:rsidRPr="00584CB3">
        <w:rPr>
          <w:rFonts w:ascii="Times New Roman" w:hAnsi="Times New Roman" w:cs="Times New Roman"/>
          <w:sz w:val="24"/>
          <w:szCs w:val="24"/>
        </w:rPr>
        <w:t xml:space="preserve">. Экспорт. Импорт. </w:t>
      </w:r>
      <w:r w:rsidRPr="00584CB3">
        <w:rPr>
          <w:rFonts w:ascii="Times New Roman" w:hAnsi="Times New Roman" w:cs="Times New Roman"/>
          <w:bCs/>
          <w:color w:val="000000"/>
          <w:sz w:val="24"/>
          <w:szCs w:val="24"/>
        </w:rPr>
        <w:t>Направления внешнеэкономической политики.</w:t>
      </w:r>
    </w:p>
    <w:p w:rsidR="00FE5BC7" w:rsidRPr="00584CB3" w:rsidRDefault="00FE5BC7" w:rsidP="0087035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Германия</w:t>
      </w:r>
      <w:r w:rsidRPr="00584CB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Внешнеэкономические связи Германии</w:t>
      </w:r>
      <w:r w:rsidRPr="00584CB3">
        <w:rPr>
          <w:rFonts w:ascii="Times New Roman" w:hAnsi="Times New Roman" w:cs="Times New Roman"/>
          <w:color w:val="000000"/>
          <w:sz w:val="24"/>
          <w:szCs w:val="24"/>
        </w:rPr>
        <w:t xml:space="preserve"> в конце ХХ столетия.  Внешнеэкономические отношения страны  в начале нового тысячелетия</w:t>
      </w:r>
    </w:p>
    <w:p w:rsidR="00FE5BC7" w:rsidRPr="00584CB3" w:rsidRDefault="00FE5BC7" w:rsidP="0087035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Франция</w:t>
      </w:r>
      <w:r w:rsidRPr="00584CB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Внешнеэкономические связи. </w:t>
      </w:r>
      <w:r w:rsidRPr="00584CB3">
        <w:rPr>
          <w:rFonts w:ascii="Times New Roman" w:hAnsi="Times New Roman" w:cs="Times New Roman"/>
          <w:color w:val="000000"/>
          <w:sz w:val="24"/>
          <w:szCs w:val="24"/>
        </w:rPr>
        <w:t>Международный туризм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4CB3">
        <w:rPr>
          <w:rFonts w:ascii="Times New Roman" w:hAnsi="Times New Roman" w:cs="Times New Roman"/>
          <w:color w:val="000000"/>
          <w:sz w:val="24"/>
          <w:szCs w:val="24"/>
        </w:rPr>
        <w:t>как важнейшие фа</w:t>
      </w:r>
      <w:r>
        <w:rPr>
          <w:rFonts w:ascii="Times New Roman" w:hAnsi="Times New Roman" w:cs="Times New Roman"/>
          <w:color w:val="000000"/>
          <w:sz w:val="24"/>
          <w:szCs w:val="24"/>
        </w:rPr>
        <w:t>кторы развития экономики Франции</w:t>
      </w:r>
    </w:p>
    <w:p w:rsidR="00FE5BC7" w:rsidRPr="00870351" w:rsidRDefault="00FE5BC7" w:rsidP="008703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351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FE5BC7" w:rsidRPr="00870351" w:rsidRDefault="00FE5BC7" w:rsidP="0087035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351">
        <w:rPr>
          <w:rFonts w:ascii="Times New Roman" w:hAnsi="Times New Roman" w:cs="Times New Roman"/>
          <w:sz w:val="24"/>
          <w:szCs w:val="24"/>
        </w:rPr>
        <w:t>Основные статьи экспорта СРС?</w:t>
      </w:r>
    </w:p>
    <w:p w:rsidR="00FE5BC7" w:rsidRPr="00870351" w:rsidRDefault="00FE5BC7" w:rsidP="0087035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351">
        <w:rPr>
          <w:rFonts w:ascii="Times New Roman" w:hAnsi="Times New Roman" w:cs="Times New Roman"/>
          <w:sz w:val="24"/>
          <w:szCs w:val="24"/>
        </w:rPr>
        <w:t>Основные статьи импорта СРС?</w:t>
      </w:r>
    </w:p>
    <w:p w:rsidR="00FE5BC7" w:rsidRPr="00870351" w:rsidRDefault="00FE5BC7" w:rsidP="0087035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351">
        <w:rPr>
          <w:rFonts w:ascii="Times New Roman" w:hAnsi="Times New Roman" w:cs="Times New Roman"/>
          <w:sz w:val="24"/>
          <w:szCs w:val="24"/>
        </w:rPr>
        <w:t>Направление внешнеэкономической политики СРС?</w:t>
      </w:r>
    </w:p>
    <w:p w:rsidR="00FE5BC7" w:rsidRPr="001535B0" w:rsidRDefault="00FE5BC7" w:rsidP="00870351">
      <w:pPr>
        <w:pStyle w:val="BodyTextIndent"/>
        <w:spacing w:after="0"/>
        <w:jc w:val="both"/>
        <w:rPr>
          <w:b/>
          <w:sz w:val="28"/>
          <w:szCs w:val="28"/>
        </w:rPr>
      </w:pP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13. Экономические связи СРС специализации с Республикой Казахстан.</w:t>
      </w: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14. Экономические связи стран РС с Республикой Казахстан.</w:t>
      </w:r>
    </w:p>
    <w:p w:rsidR="00FE5BC7" w:rsidRDefault="00FE5BC7" w:rsidP="00257D31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870351" w:rsidRDefault="00FE5BC7" w:rsidP="00870351">
      <w:pPr>
        <w:jc w:val="both"/>
        <w:rPr>
          <w:rFonts w:ascii="Times New Roman" w:hAnsi="Times New Roman" w:cs="Times New Roman"/>
          <w:sz w:val="24"/>
          <w:szCs w:val="24"/>
        </w:rPr>
      </w:pPr>
      <w:r w:rsidRPr="0087035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70351">
        <w:rPr>
          <w:rFonts w:ascii="Times New Roman" w:hAnsi="Times New Roman" w:cs="Times New Roman"/>
          <w:sz w:val="24"/>
          <w:szCs w:val="24"/>
        </w:rPr>
        <w:t>изучить основные направления экономических отношений Казах</w:t>
      </w:r>
      <w:r>
        <w:rPr>
          <w:rFonts w:ascii="Times New Roman" w:hAnsi="Times New Roman" w:cs="Times New Roman"/>
          <w:sz w:val="24"/>
          <w:szCs w:val="24"/>
        </w:rPr>
        <w:t>стана  со странами Западной Европы</w:t>
      </w:r>
      <w:r w:rsidRPr="00870351">
        <w:rPr>
          <w:rFonts w:ascii="Times New Roman" w:hAnsi="Times New Roman" w:cs="Times New Roman"/>
          <w:sz w:val="24"/>
          <w:szCs w:val="24"/>
        </w:rPr>
        <w:t>.</w:t>
      </w:r>
    </w:p>
    <w:p w:rsidR="00FE5BC7" w:rsidRPr="00870351" w:rsidRDefault="00FE5BC7" w:rsidP="008703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35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E5BC7" w:rsidRDefault="00FE5BC7" w:rsidP="008703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Германия.</w:t>
      </w:r>
      <w:r w:rsidRPr="00870351">
        <w:rPr>
          <w:rFonts w:ascii="Times New Roman" w:hAnsi="Times New Roman" w:cs="Times New Roman"/>
          <w:sz w:val="24"/>
          <w:szCs w:val="24"/>
        </w:rPr>
        <w:t xml:space="preserve"> Приоритеты сотрудничества. Двусторонние эк</w:t>
      </w:r>
      <w:r>
        <w:rPr>
          <w:rFonts w:ascii="Times New Roman" w:hAnsi="Times New Roman" w:cs="Times New Roman"/>
          <w:sz w:val="24"/>
          <w:szCs w:val="24"/>
        </w:rPr>
        <w:t>ономические соглашения</w:t>
      </w:r>
      <w:r>
        <w:rPr>
          <w:rFonts w:ascii="Times New Roman" w:hAnsi="Times New Roman" w:cs="Times New Roman"/>
          <w:sz w:val="24"/>
          <w:szCs w:val="24"/>
        </w:rPr>
        <w:br/>
        <w:t>2. Великобритания. Отношения Великобритании и Казахстана</w:t>
      </w:r>
      <w:r w:rsidRPr="00870351">
        <w:rPr>
          <w:rFonts w:ascii="Times New Roman" w:hAnsi="Times New Roman" w:cs="Times New Roman"/>
          <w:sz w:val="24"/>
          <w:szCs w:val="24"/>
        </w:rPr>
        <w:t>. Экономическое сотрудничество и совместные предприятия.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5BC7" w:rsidRDefault="00FE5BC7" w:rsidP="008703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Франция.</w:t>
      </w:r>
      <w:r w:rsidRPr="00870351">
        <w:rPr>
          <w:rFonts w:ascii="Times New Roman" w:hAnsi="Times New Roman" w:cs="Times New Roman"/>
          <w:sz w:val="24"/>
          <w:szCs w:val="24"/>
        </w:rPr>
        <w:t xml:space="preserve"> Экономическое сотрудничество и совместные предприятия.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870351" w:rsidRDefault="00FE5BC7" w:rsidP="00870351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87035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870351">
        <w:rPr>
          <w:rFonts w:ascii="Times New Roman" w:hAnsi="Times New Roman" w:cs="Times New Roman"/>
          <w:sz w:val="24"/>
          <w:szCs w:val="24"/>
        </w:rPr>
        <w:t xml:space="preserve"> О: Транзитная экономика; Аль – Пари; Саясат; Вестник МНУ; Серия «Экономика».</w:t>
      </w:r>
    </w:p>
    <w:p w:rsidR="00FE5BC7" w:rsidRPr="00870351" w:rsidRDefault="00FE5BC7" w:rsidP="00870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870351" w:rsidRDefault="00FE5BC7" w:rsidP="008703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351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E5BC7" w:rsidRPr="00870351" w:rsidRDefault="00FE5BC7" w:rsidP="0087035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351">
        <w:rPr>
          <w:rFonts w:ascii="Times New Roman" w:hAnsi="Times New Roman" w:cs="Times New Roman"/>
          <w:sz w:val="24"/>
          <w:szCs w:val="24"/>
        </w:rPr>
        <w:t>Причины заинтересованности СРС в Казахстане?</w:t>
      </w:r>
    </w:p>
    <w:p w:rsidR="00FE5BC7" w:rsidRPr="00870351" w:rsidRDefault="00FE5BC7" w:rsidP="0087035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351">
        <w:rPr>
          <w:rFonts w:ascii="Times New Roman" w:hAnsi="Times New Roman" w:cs="Times New Roman"/>
          <w:sz w:val="24"/>
          <w:szCs w:val="24"/>
        </w:rPr>
        <w:t>Какие двусторонние соглашения были п</w:t>
      </w:r>
      <w:r>
        <w:rPr>
          <w:rFonts w:ascii="Times New Roman" w:hAnsi="Times New Roman" w:cs="Times New Roman"/>
          <w:sz w:val="24"/>
          <w:szCs w:val="24"/>
        </w:rPr>
        <w:t xml:space="preserve">одписаны между Казахстаном и СРС </w:t>
      </w:r>
      <w:r w:rsidRPr="00870351">
        <w:rPr>
          <w:rFonts w:ascii="Times New Roman" w:hAnsi="Times New Roman" w:cs="Times New Roman"/>
          <w:sz w:val="24"/>
          <w:szCs w:val="24"/>
        </w:rPr>
        <w:t>?</w:t>
      </w:r>
    </w:p>
    <w:p w:rsidR="00FE5BC7" w:rsidRDefault="00FE5BC7" w:rsidP="0087035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351">
        <w:rPr>
          <w:rFonts w:ascii="Times New Roman" w:hAnsi="Times New Roman" w:cs="Times New Roman"/>
          <w:sz w:val="24"/>
          <w:szCs w:val="24"/>
        </w:rPr>
        <w:t>Какие совместные предприятия открыты и</w:t>
      </w:r>
      <w:r>
        <w:rPr>
          <w:rFonts w:ascii="Times New Roman" w:hAnsi="Times New Roman" w:cs="Times New Roman"/>
          <w:sz w:val="24"/>
          <w:szCs w:val="24"/>
        </w:rPr>
        <w:t xml:space="preserve">ли будут открыты </w:t>
      </w:r>
      <w:r w:rsidRPr="00870351">
        <w:rPr>
          <w:rFonts w:ascii="Times New Roman" w:hAnsi="Times New Roman" w:cs="Times New Roman"/>
          <w:sz w:val="24"/>
          <w:szCs w:val="24"/>
        </w:rPr>
        <w:t>?</w:t>
      </w:r>
    </w:p>
    <w:p w:rsidR="00FE5BC7" w:rsidRPr="00870351" w:rsidRDefault="00FE5BC7" w:rsidP="003716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BC7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Pr="006D39E2" w:rsidRDefault="00FE5BC7" w:rsidP="00F95510">
      <w:pPr>
        <w:pStyle w:val="NoSpacing"/>
        <w:tabs>
          <w:tab w:val="left" w:pos="73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C7" w:rsidRDefault="00FE5BC7" w:rsidP="006D39E2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9E2">
        <w:rPr>
          <w:rFonts w:ascii="Times New Roman" w:hAnsi="Times New Roman" w:cs="Times New Roman"/>
          <w:b/>
          <w:sz w:val="24"/>
          <w:szCs w:val="24"/>
        </w:rPr>
        <w:t>ТЕМА 15. Тенден</w:t>
      </w:r>
      <w:r>
        <w:rPr>
          <w:rFonts w:ascii="Times New Roman" w:hAnsi="Times New Roman" w:cs="Times New Roman"/>
          <w:b/>
          <w:sz w:val="24"/>
          <w:szCs w:val="24"/>
        </w:rPr>
        <w:t>ции и перспективы развития ЭСРС</w:t>
      </w:r>
    </w:p>
    <w:p w:rsidR="00FE5BC7" w:rsidRDefault="00FE5BC7" w:rsidP="006D39E2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2B0F74" w:rsidRDefault="00FE5BC7" w:rsidP="002B0F74">
      <w:pPr>
        <w:jc w:val="both"/>
        <w:rPr>
          <w:rFonts w:ascii="Times New Roman" w:hAnsi="Times New Roman" w:cs="Times New Roman"/>
          <w:sz w:val="24"/>
          <w:szCs w:val="24"/>
        </w:rPr>
      </w:pPr>
      <w:r w:rsidRPr="002B0F74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B0F74">
        <w:rPr>
          <w:rFonts w:ascii="Times New Roman" w:hAnsi="Times New Roman" w:cs="Times New Roman"/>
          <w:sz w:val="24"/>
          <w:szCs w:val="24"/>
        </w:rPr>
        <w:t>рассмотреть современные тенденции социально-экономического развития  хозяйства, роль государства в социально-экономической жизни населения и особенности национальной промышленности, сельского хозяйства и финансовой системы страны, а также проследить динамику развития сельского хозяйства в  странах региона специализации.</w:t>
      </w:r>
    </w:p>
    <w:p w:rsidR="00FE5BC7" w:rsidRPr="002B0F74" w:rsidRDefault="00FE5BC7" w:rsidP="002B0F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F74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FE5BC7" w:rsidRPr="002B0F74" w:rsidRDefault="00FE5BC7" w:rsidP="002B0F74">
      <w:pPr>
        <w:pStyle w:val="BodyTextIndent"/>
        <w:spacing w:after="0"/>
        <w:ind w:left="0"/>
        <w:jc w:val="both"/>
      </w:pPr>
    </w:p>
    <w:p w:rsidR="00FE5BC7" w:rsidRPr="002B0F74" w:rsidRDefault="00FE5BC7" w:rsidP="002B0F74">
      <w:pPr>
        <w:pStyle w:val="BodyTextIndent"/>
        <w:spacing w:after="0"/>
        <w:ind w:left="0"/>
        <w:jc w:val="both"/>
      </w:pPr>
      <w:r>
        <w:t xml:space="preserve">1. Великобритания. </w:t>
      </w:r>
      <w:r w:rsidRPr="002B0F74">
        <w:t xml:space="preserve">Темпы и </w:t>
      </w:r>
      <w:r>
        <w:t>факторы зкономического роста Великобритании</w:t>
      </w:r>
      <w:r w:rsidRPr="002B0F74">
        <w:t xml:space="preserve">. </w:t>
      </w:r>
    </w:p>
    <w:p w:rsidR="00FE5BC7" w:rsidRPr="002B0F74" w:rsidRDefault="00FE5BC7" w:rsidP="002B0F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B0F74">
        <w:rPr>
          <w:rFonts w:ascii="Times New Roman" w:hAnsi="Times New Roman" w:cs="Times New Roman"/>
        </w:rPr>
        <w:t>Германия</w:t>
      </w:r>
      <w:r w:rsidRPr="002B0F74">
        <w:rPr>
          <w:rFonts w:ascii="Times New Roman" w:hAnsi="Times New Roman" w:cs="Times New Roman"/>
          <w:sz w:val="24"/>
          <w:szCs w:val="24"/>
        </w:rPr>
        <w:t>.</w:t>
      </w:r>
      <w:r w:rsidRPr="002B0F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0F74">
        <w:rPr>
          <w:rFonts w:ascii="Times New Roman" w:hAnsi="Times New Roman" w:cs="Times New Roman"/>
          <w:color w:val="000000"/>
          <w:sz w:val="24"/>
          <w:szCs w:val="24"/>
        </w:rPr>
        <w:t>Роль государства в социально-экономической развития страны. Динамика развития сельского  хозяйства,  транспорта и сфера услуг. Финансы</w:t>
      </w:r>
    </w:p>
    <w:p w:rsidR="00FE5BC7" w:rsidRPr="002B0F74" w:rsidRDefault="00FE5BC7" w:rsidP="002B0F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Франция</w:t>
      </w:r>
      <w:r w:rsidRPr="002B0F74">
        <w:rPr>
          <w:rFonts w:ascii="Times New Roman" w:hAnsi="Times New Roman" w:cs="Times New Roman"/>
          <w:sz w:val="24"/>
          <w:szCs w:val="24"/>
        </w:rPr>
        <w:t xml:space="preserve">. Роль государства </w:t>
      </w:r>
      <w:r w:rsidRPr="002B0F74">
        <w:rPr>
          <w:rFonts w:ascii="Times New Roman" w:hAnsi="Times New Roman" w:cs="Times New Roman"/>
          <w:color w:val="000000"/>
          <w:sz w:val="24"/>
          <w:szCs w:val="24"/>
        </w:rPr>
        <w:t>Темпы и факторы производства. Структурные сдвиги.</w:t>
      </w:r>
    </w:p>
    <w:p w:rsidR="00FE5BC7" w:rsidRPr="006D39E2" w:rsidRDefault="00FE5BC7" w:rsidP="006D39E2">
      <w:pPr>
        <w:pStyle w:val="NoSpacing"/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C7" w:rsidRPr="002B0F74" w:rsidRDefault="00FE5BC7" w:rsidP="002B0F74">
      <w:pPr>
        <w:pStyle w:val="BodyText"/>
        <w:ind w:firstLine="16"/>
        <w:rPr>
          <w:rFonts w:ascii="Times New Roman" w:hAnsi="Times New Roman" w:cs="Times New Roman"/>
          <w:sz w:val="24"/>
          <w:szCs w:val="24"/>
          <w:lang w:eastAsia="ko-KR"/>
        </w:rPr>
      </w:pPr>
      <w:r w:rsidRPr="002B0F74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2B0F74">
        <w:rPr>
          <w:rFonts w:ascii="Times New Roman" w:hAnsi="Times New Roman" w:cs="Times New Roman"/>
          <w:sz w:val="24"/>
          <w:szCs w:val="24"/>
        </w:rPr>
        <w:t xml:space="preserve"> О: 1, стр. 488-490; 214 -229; 6 стр. </w:t>
      </w:r>
      <w:r w:rsidRPr="002B0F74">
        <w:rPr>
          <w:rFonts w:ascii="Times New Roman" w:hAnsi="Times New Roman" w:cs="Times New Roman"/>
          <w:sz w:val="24"/>
          <w:szCs w:val="24"/>
          <w:lang w:eastAsia="ko-KR"/>
        </w:rPr>
        <w:t>226-244</w:t>
      </w:r>
    </w:p>
    <w:p w:rsidR="00FE5BC7" w:rsidRPr="002B0F74" w:rsidRDefault="00FE5BC7" w:rsidP="002B0F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F74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E5BC7" w:rsidRPr="002B0F74" w:rsidRDefault="00FE5BC7" w:rsidP="002B0F74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F74">
        <w:rPr>
          <w:rFonts w:ascii="Times New Roman" w:hAnsi="Times New Roman" w:cs="Times New Roman"/>
          <w:sz w:val="24"/>
          <w:szCs w:val="24"/>
        </w:rPr>
        <w:t>Как государственное регулирование отражается на социально-экономической жизни страны?</w:t>
      </w:r>
    </w:p>
    <w:p w:rsidR="00FE5BC7" w:rsidRPr="002B0F74" w:rsidRDefault="00FE5BC7" w:rsidP="002B0F74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особенности французской </w:t>
      </w:r>
      <w:r w:rsidRPr="002B0F74">
        <w:rPr>
          <w:rFonts w:ascii="Times New Roman" w:hAnsi="Times New Roman" w:cs="Times New Roman"/>
          <w:sz w:val="24"/>
          <w:szCs w:val="24"/>
        </w:rPr>
        <w:t>промышленности.</w:t>
      </w:r>
    </w:p>
    <w:p w:rsidR="00FE5BC7" w:rsidRPr="002B0F74" w:rsidRDefault="00FE5BC7" w:rsidP="002B0F74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F74">
        <w:rPr>
          <w:rFonts w:ascii="Times New Roman" w:hAnsi="Times New Roman" w:cs="Times New Roman"/>
          <w:sz w:val="24"/>
          <w:szCs w:val="24"/>
        </w:rPr>
        <w:t>Дайте определение термина – экономика «открытого типа».</w:t>
      </w:r>
    </w:p>
    <w:p w:rsidR="00FE5BC7" w:rsidRDefault="00FE5BC7" w:rsidP="002B0F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B0F74">
        <w:rPr>
          <w:rFonts w:ascii="Times New Roman" w:hAnsi="Times New Roman" w:cs="Times New Roman"/>
          <w:sz w:val="24"/>
          <w:szCs w:val="24"/>
        </w:rPr>
        <w:t>. Что означает понятие – сделки «своп» при распродаже активов государственного сектора?</w:t>
      </w:r>
    </w:p>
    <w:p w:rsidR="00FE5BC7" w:rsidRPr="002B0F74" w:rsidRDefault="00FE5BC7" w:rsidP="002B0F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2B0F74">
        <w:rPr>
          <w:rFonts w:ascii="Times New Roman" w:hAnsi="Times New Roman" w:cs="Times New Roman"/>
          <w:sz w:val="24"/>
          <w:szCs w:val="24"/>
        </w:rPr>
        <w:t>. Назовите важный фактор эконо</w:t>
      </w:r>
      <w:r>
        <w:rPr>
          <w:rFonts w:ascii="Times New Roman" w:hAnsi="Times New Roman" w:cs="Times New Roman"/>
          <w:sz w:val="24"/>
          <w:szCs w:val="24"/>
        </w:rPr>
        <w:t>мического развития Франции</w:t>
      </w:r>
      <w:r w:rsidRPr="002B0F74">
        <w:rPr>
          <w:rFonts w:ascii="Times New Roman" w:hAnsi="Times New Roman" w:cs="Times New Roman"/>
          <w:sz w:val="24"/>
          <w:szCs w:val="24"/>
        </w:rPr>
        <w:t>.</w:t>
      </w:r>
    </w:p>
    <w:sectPr w:rsidR="00FE5BC7" w:rsidRPr="002B0F74" w:rsidSect="0017371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BC7" w:rsidRDefault="00FE5BC7" w:rsidP="00673651">
      <w:pPr>
        <w:spacing w:after="0" w:line="240" w:lineRule="auto"/>
      </w:pPr>
      <w:r>
        <w:separator/>
      </w:r>
    </w:p>
  </w:endnote>
  <w:endnote w:type="continuationSeparator" w:id="1">
    <w:p w:rsidR="00FE5BC7" w:rsidRDefault="00FE5BC7" w:rsidP="00673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BC7" w:rsidRDefault="00FE5BC7" w:rsidP="00673651">
      <w:pPr>
        <w:spacing w:after="0" w:line="240" w:lineRule="auto"/>
      </w:pPr>
      <w:r>
        <w:separator/>
      </w:r>
    </w:p>
  </w:footnote>
  <w:footnote w:type="continuationSeparator" w:id="1">
    <w:p w:rsidR="00FE5BC7" w:rsidRDefault="00FE5BC7" w:rsidP="00673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4429"/>
    <w:multiLevelType w:val="hybridMultilevel"/>
    <w:tmpl w:val="15441B78"/>
    <w:lvl w:ilvl="0" w:tplc="442A667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802CC3"/>
    <w:multiLevelType w:val="hybridMultilevel"/>
    <w:tmpl w:val="DBEA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2254CF"/>
    <w:multiLevelType w:val="hybridMultilevel"/>
    <w:tmpl w:val="E8FA6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33A7BF5"/>
    <w:multiLevelType w:val="hybridMultilevel"/>
    <w:tmpl w:val="EE62D5D4"/>
    <w:lvl w:ilvl="0" w:tplc="1A326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C97DE0"/>
    <w:multiLevelType w:val="hybridMultilevel"/>
    <w:tmpl w:val="6FD6EEF6"/>
    <w:lvl w:ilvl="0" w:tplc="D256B9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B240A73"/>
    <w:multiLevelType w:val="hybridMultilevel"/>
    <w:tmpl w:val="07466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756B0C"/>
    <w:multiLevelType w:val="hybridMultilevel"/>
    <w:tmpl w:val="EBD01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A45FAC"/>
    <w:multiLevelType w:val="hybridMultilevel"/>
    <w:tmpl w:val="12B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743673B"/>
    <w:multiLevelType w:val="hybridMultilevel"/>
    <w:tmpl w:val="BBE4B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3BD0CF2"/>
    <w:multiLevelType w:val="hybridMultilevel"/>
    <w:tmpl w:val="D82E0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45D10EC"/>
    <w:multiLevelType w:val="hybridMultilevel"/>
    <w:tmpl w:val="79041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4F677B2"/>
    <w:multiLevelType w:val="hybridMultilevel"/>
    <w:tmpl w:val="6EBCA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CF233DF"/>
    <w:multiLevelType w:val="hybridMultilevel"/>
    <w:tmpl w:val="7D661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9"/>
  </w:num>
  <w:num w:numId="11">
    <w:abstractNumId w:val="12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39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4FE"/>
    <w:rsid w:val="000364A6"/>
    <w:rsid w:val="00064BA8"/>
    <w:rsid w:val="00086D76"/>
    <w:rsid w:val="000D6BBD"/>
    <w:rsid w:val="001535B0"/>
    <w:rsid w:val="00173712"/>
    <w:rsid w:val="001828B3"/>
    <w:rsid w:val="001E2421"/>
    <w:rsid w:val="00216B4D"/>
    <w:rsid w:val="00231606"/>
    <w:rsid w:val="0025085A"/>
    <w:rsid w:val="00257D31"/>
    <w:rsid w:val="00282D23"/>
    <w:rsid w:val="002A20B7"/>
    <w:rsid w:val="002B0F74"/>
    <w:rsid w:val="00322950"/>
    <w:rsid w:val="00334265"/>
    <w:rsid w:val="003716CE"/>
    <w:rsid w:val="003A377F"/>
    <w:rsid w:val="004609F2"/>
    <w:rsid w:val="00463C92"/>
    <w:rsid w:val="00467450"/>
    <w:rsid w:val="00473548"/>
    <w:rsid w:val="0051284A"/>
    <w:rsid w:val="00566764"/>
    <w:rsid w:val="00584CB3"/>
    <w:rsid w:val="005D0453"/>
    <w:rsid w:val="00673651"/>
    <w:rsid w:val="006D39E2"/>
    <w:rsid w:val="006D479A"/>
    <w:rsid w:val="007C7191"/>
    <w:rsid w:val="00805D87"/>
    <w:rsid w:val="00823140"/>
    <w:rsid w:val="00870351"/>
    <w:rsid w:val="008A14FE"/>
    <w:rsid w:val="008C31AE"/>
    <w:rsid w:val="008D4DD9"/>
    <w:rsid w:val="008E5608"/>
    <w:rsid w:val="009219D7"/>
    <w:rsid w:val="00937788"/>
    <w:rsid w:val="009919BC"/>
    <w:rsid w:val="009954AF"/>
    <w:rsid w:val="009A625F"/>
    <w:rsid w:val="00A3789E"/>
    <w:rsid w:val="00A50447"/>
    <w:rsid w:val="00A73FB3"/>
    <w:rsid w:val="00AC4484"/>
    <w:rsid w:val="00BD0FF9"/>
    <w:rsid w:val="00BD2243"/>
    <w:rsid w:val="00BE5FD3"/>
    <w:rsid w:val="00C00DCA"/>
    <w:rsid w:val="00C210D5"/>
    <w:rsid w:val="00CA393F"/>
    <w:rsid w:val="00CB7847"/>
    <w:rsid w:val="00D3639A"/>
    <w:rsid w:val="00D9274B"/>
    <w:rsid w:val="00D931F4"/>
    <w:rsid w:val="00DD481E"/>
    <w:rsid w:val="00DF2FC1"/>
    <w:rsid w:val="00E02D34"/>
    <w:rsid w:val="00F11C53"/>
    <w:rsid w:val="00F629E8"/>
    <w:rsid w:val="00F64023"/>
    <w:rsid w:val="00F752E0"/>
    <w:rsid w:val="00F95510"/>
    <w:rsid w:val="00FE5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7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E2421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E2421"/>
    <w:pPr>
      <w:keepNext/>
      <w:spacing w:before="240" w:after="60" w:line="240" w:lineRule="auto"/>
      <w:outlineLvl w:val="1"/>
    </w:pPr>
    <w:rPr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link w:val="Heading3Char"/>
    <w:uiPriority w:val="99"/>
    <w:qFormat/>
    <w:locked/>
    <w:rsid w:val="00257D31"/>
    <w:pPr>
      <w:spacing w:after="0" w:line="240" w:lineRule="auto"/>
      <w:outlineLvl w:val="2"/>
    </w:pPr>
    <w:rPr>
      <w:rFonts w:ascii="Times New Roman" w:hAnsi="Times New Roman" w:cs="Times New Roman"/>
      <w:b/>
      <w:bCs/>
      <w:color w:val="505050"/>
      <w:sz w:val="34"/>
      <w:szCs w:val="3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044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50447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C7191"/>
    <w:rPr>
      <w:rFonts w:ascii="Cambria" w:hAnsi="Cambria" w:cs="Times New Roman"/>
      <w:b/>
      <w:bCs/>
      <w:sz w:val="26"/>
      <w:szCs w:val="26"/>
      <w:lang w:eastAsia="en-US"/>
    </w:rPr>
  </w:style>
  <w:style w:type="paragraph" w:styleId="NormalWeb">
    <w:name w:val="Normal (Web)"/>
    <w:basedOn w:val="Normal"/>
    <w:link w:val="NormalWebChar"/>
    <w:uiPriority w:val="99"/>
    <w:semiHidden/>
    <w:rsid w:val="008A1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8A14F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95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510"/>
    <w:rPr>
      <w:rFonts w:ascii="Tahoma" w:hAnsi="Tahoma" w:cs="Tahoma"/>
      <w:sz w:val="16"/>
      <w:szCs w:val="16"/>
    </w:rPr>
  </w:style>
  <w:style w:type="paragraph" w:customStyle="1" w:styleId="book">
    <w:name w:val="book"/>
    <w:basedOn w:val="Normal"/>
    <w:uiPriority w:val="99"/>
    <w:rsid w:val="00257D31"/>
    <w:pPr>
      <w:spacing w:after="0" w:line="240" w:lineRule="auto"/>
      <w:ind w:firstLine="45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00DCA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50447"/>
    <w:rPr>
      <w:rFonts w:cs="Times New Roman"/>
      <w:lang w:eastAsia="en-US"/>
    </w:rPr>
  </w:style>
  <w:style w:type="paragraph" w:customStyle="1" w:styleId="a">
    <w:name w:val="Знак"/>
    <w:basedOn w:val="Normal"/>
    <w:autoRedefine/>
    <w:uiPriority w:val="99"/>
    <w:rsid w:val="00C00DCA"/>
    <w:pPr>
      <w:spacing w:after="0" w:line="360" w:lineRule="auto"/>
      <w:ind w:firstLine="360"/>
    </w:pPr>
    <w:rPr>
      <w:rFonts w:ascii="Times New Roman" w:eastAsia="SimSun" w:hAnsi="Times New Roman" w:cs="Times New Roman"/>
      <w:spacing w:val="1"/>
      <w:w w:val="130"/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C00D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50447"/>
    <w:rPr>
      <w:rFonts w:cs="Times New Roman"/>
      <w:lang w:eastAsia="en-US"/>
    </w:rPr>
  </w:style>
  <w:style w:type="paragraph" w:styleId="BodyText2">
    <w:name w:val="Body Text 2"/>
    <w:basedOn w:val="Normal"/>
    <w:link w:val="BodyText2Char"/>
    <w:uiPriority w:val="99"/>
    <w:rsid w:val="00C00DCA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50447"/>
    <w:rPr>
      <w:rFonts w:cs="Times New Roman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1E2421"/>
    <w:rPr>
      <w:rFonts w:cs="Times New Roman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064BA8"/>
    <w:rPr>
      <w:rFonts w:eastAsia="Times New Roman" w:cs="Times New Roman"/>
      <w:sz w:val="24"/>
      <w:szCs w:val="24"/>
      <w:lang w:val="ru-RU" w:eastAsia="ru-RU" w:bidi="ar-SA"/>
    </w:rPr>
  </w:style>
  <w:style w:type="character" w:styleId="Strong">
    <w:name w:val="Strong"/>
    <w:basedOn w:val="DefaultParagraphFont"/>
    <w:uiPriority w:val="99"/>
    <w:qFormat/>
    <w:locked/>
    <w:rsid w:val="00064BA8"/>
    <w:rPr>
      <w:rFonts w:cs="Times New Roman"/>
      <w:b/>
      <w:bCs/>
    </w:rPr>
  </w:style>
  <w:style w:type="character" w:customStyle="1" w:styleId="apple-style-span">
    <w:name w:val="apple-style-span"/>
    <w:basedOn w:val="DefaultParagraphFont"/>
    <w:uiPriority w:val="99"/>
    <w:rsid w:val="00064BA8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F752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50447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72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2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72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72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2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246</TotalTime>
  <Pages>6</Pages>
  <Words>1243</Words>
  <Characters>7090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User</cp:lastModifiedBy>
  <cp:revision>17</cp:revision>
  <cp:lastPrinted>2014-03-14T13:51:00Z</cp:lastPrinted>
  <dcterms:created xsi:type="dcterms:W3CDTF">2013-12-11T11:57:00Z</dcterms:created>
  <dcterms:modified xsi:type="dcterms:W3CDTF">2015-10-01T06:20:00Z</dcterms:modified>
</cp:coreProperties>
</file>